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CA74B" w14:textId="030A7816" w:rsidR="00967870" w:rsidRPr="00300F64" w:rsidRDefault="00967870" w:rsidP="00967870">
      <w:pPr>
        <w:widowControl w:val="0"/>
        <w:tabs>
          <w:tab w:val="right" w:pos="9923"/>
        </w:tabs>
        <w:spacing w:after="0"/>
        <w:rPr>
          <w:rFonts w:ascii="Arial" w:hAnsi="Arial"/>
          <w:b/>
          <w:sz w:val="24"/>
          <w:szCs w:val="24"/>
          <w:lang w:val="de-DE"/>
        </w:rPr>
      </w:pPr>
      <w:bookmarkStart w:id="0" w:name="_Hlk37418177"/>
      <w:r>
        <w:rPr>
          <w:rFonts w:ascii="Arial" w:hAnsi="Arial"/>
          <w:b/>
          <w:sz w:val="24"/>
          <w:szCs w:val="24"/>
        </w:rPr>
        <w:t>3GPP TSG RAN WG1 #123</w:t>
      </w:r>
      <w:r w:rsidRPr="00300F64">
        <w:rPr>
          <w:rFonts w:ascii="Arial" w:hAnsi="Arial"/>
          <w:b/>
          <w:sz w:val="18"/>
          <w:lang w:val="de-DE"/>
        </w:rPr>
        <w:tab/>
      </w:r>
      <w:r w:rsidR="000946C3" w:rsidRPr="000946C3">
        <w:rPr>
          <w:rFonts w:ascii="Arial" w:hAnsi="Arial"/>
          <w:b/>
          <w:sz w:val="24"/>
          <w:szCs w:val="24"/>
        </w:rPr>
        <w:t>R1-2509027</w:t>
      </w:r>
    </w:p>
    <w:bookmarkEnd w:id="0"/>
    <w:p w14:paraId="3EBC67A5" w14:textId="07A9FAC8" w:rsidR="001C137A" w:rsidRPr="001C137A" w:rsidRDefault="00967870" w:rsidP="001C137A">
      <w:pPr>
        <w:widowControl w:val="0"/>
        <w:spacing w:after="0"/>
        <w:rPr>
          <w:rFonts w:ascii="Arial" w:hAnsi="Arial"/>
          <w:b/>
          <w:bCs/>
          <w:sz w:val="24"/>
          <w:szCs w:val="24"/>
          <w:lang w:val="de-DE"/>
        </w:rPr>
      </w:pPr>
      <w:r>
        <w:rPr>
          <w:rFonts w:ascii="Arial" w:hAnsi="Arial"/>
          <w:b/>
          <w:bCs/>
          <w:sz w:val="24"/>
          <w:szCs w:val="24"/>
          <w:lang w:val="de-DE"/>
        </w:rPr>
        <w:t>Dallas</w:t>
      </w:r>
      <w:r w:rsidRPr="001C137A">
        <w:rPr>
          <w:rFonts w:ascii="Arial" w:hAnsi="Arial"/>
          <w:b/>
          <w:bCs/>
          <w:sz w:val="24"/>
          <w:szCs w:val="24"/>
          <w:lang w:val="de-DE"/>
        </w:rPr>
        <w:t xml:space="preserve">, </w:t>
      </w:r>
      <w:r>
        <w:rPr>
          <w:rFonts w:ascii="Arial" w:hAnsi="Arial"/>
          <w:b/>
          <w:bCs/>
          <w:sz w:val="24"/>
          <w:szCs w:val="24"/>
          <w:lang w:val="de-DE"/>
        </w:rPr>
        <w:t>USA</w:t>
      </w:r>
      <w:r w:rsidRPr="001C137A">
        <w:rPr>
          <w:rFonts w:ascii="Arial" w:hAnsi="Arial"/>
          <w:b/>
          <w:bCs/>
          <w:sz w:val="24"/>
          <w:szCs w:val="24"/>
          <w:lang w:val="de-DE"/>
        </w:rPr>
        <w:t xml:space="preserve">, </w:t>
      </w:r>
      <w:r>
        <w:rPr>
          <w:rFonts w:ascii="Arial" w:hAnsi="Arial"/>
          <w:b/>
          <w:bCs/>
          <w:sz w:val="24"/>
          <w:szCs w:val="24"/>
          <w:lang w:val="de-DE"/>
        </w:rPr>
        <w:t>Nov.</w:t>
      </w:r>
      <w:r w:rsidRPr="001C137A">
        <w:rPr>
          <w:rFonts w:ascii="Arial" w:hAnsi="Arial"/>
          <w:b/>
          <w:bCs/>
          <w:sz w:val="24"/>
          <w:szCs w:val="24"/>
          <w:lang w:val="de-DE"/>
        </w:rPr>
        <w:t xml:space="preserve"> </w:t>
      </w:r>
      <w:r>
        <w:rPr>
          <w:rFonts w:ascii="Arial" w:hAnsi="Arial"/>
          <w:b/>
          <w:bCs/>
          <w:sz w:val="24"/>
          <w:szCs w:val="24"/>
          <w:lang w:val="de-DE"/>
        </w:rPr>
        <w:t>17</w:t>
      </w:r>
      <w:r w:rsidRPr="001C137A">
        <w:rPr>
          <w:rFonts w:ascii="Arial" w:hAnsi="Arial"/>
          <w:b/>
          <w:bCs/>
          <w:sz w:val="24"/>
          <w:szCs w:val="24"/>
          <w:lang w:val="de-DE"/>
        </w:rPr>
        <w:t xml:space="preserve">th – </w:t>
      </w:r>
      <w:r>
        <w:rPr>
          <w:rFonts w:ascii="Arial" w:hAnsi="Arial"/>
          <w:b/>
          <w:bCs/>
          <w:sz w:val="24"/>
          <w:szCs w:val="24"/>
          <w:lang w:val="de-DE"/>
        </w:rPr>
        <w:t>21st</w:t>
      </w:r>
      <w:r w:rsidRPr="001C137A">
        <w:rPr>
          <w:rFonts w:ascii="Arial" w:hAnsi="Arial"/>
          <w:b/>
          <w:bCs/>
          <w:sz w:val="24"/>
          <w:szCs w:val="24"/>
          <w:lang w:val="de-DE"/>
        </w:rPr>
        <w:t>, 2025</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2553F11"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1C137A">
        <w:rPr>
          <w:rFonts w:ascii="Arial" w:hAnsi="Arial" w:cs="Arial"/>
          <w:b/>
          <w:sz w:val="24"/>
          <w:szCs w:val="24"/>
        </w:rPr>
        <w:t>V</w:t>
      </w:r>
      <w:r w:rsidR="00B62BED">
        <w:rPr>
          <w:rFonts w:ascii="Arial" w:hAnsi="Arial" w:cs="Arial"/>
          <w:b/>
          <w:sz w:val="24"/>
          <w:szCs w:val="24"/>
        </w:rPr>
        <w:t>iews on 6G</w:t>
      </w:r>
      <w:r w:rsidR="00773CD5">
        <w:rPr>
          <w:rFonts w:ascii="Arial" w:hAnsi="Arial" w:cs="Arial"/>
          <w:b/>
          <w:sz w:val="24"/>
          <w:szCs w:val="24"/>
        </w:rPr>
        <w:t>R</w:t>
      </w:r>
      <w:r w:rsidR="00B62BED">
        <w:rPr>
          <w:rFonts w:ascii="Arial" w:hAnsi="Arial" w:cs="Arial"/>
          <w:b/>
          <w:sz w:val="24"/>
          <w:szCs w:val="24"/>
        </w:rPr>
        <w:t xml:space="preserve"> Energy Efficiency</w:t>
      </w:r>
    </w:p>
    <w:p w14:paraId="529C67FA" w14:textId="643D8BF8"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11.5</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7E81ADF8"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5001F2">
        <w:rPr>
          <w:lang w:val="en-US" w:eastAsia="ja-JP"/>
        </w:rPr>
        <w:t xml:space="preserve">energy efficiency of 6GR as related to the relevant SID objective: </w:t>
      </w:r>
    </w:p>
    <w:p w14:paraId="42ECF16D" w14:textId="77777777" w:rsidR="004B0683" w:rsidRPr="004B0683" w:rsidRDefault="004B0683" w:rsidP="004B0683">
      <w:pPr>
        <w:numPr>
          <w:ilvl w:val="0"/>
          <w:numId w:val="20"/>
        </w:numPr>
        <w:spacing w:after="120"/>
        <w:ind w:right="-96"/>
        <w:jc w:val="both"/>
        <w:rPr>
          <w:lang w:val="en-US" w:eastAsia="ja-JP"/>
        </w:rPr>
      </w:pPr>
      <w:r w:rsidRPr="004B0683">
        <w:rPr>
          <w:lang w:val="en-US" w:eastAsia="ja-JP"/>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6F6BE63"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Ensuring appropriate set of functionalities, minimize the adoption of multiple options for the same functionality, avoid excessive configurations, excessive UE capabilities and UE capabilities reporting.</w:t>
      </w:r>
    </w:p>
    <w:p w14:paraId="12F2A300" w14:textId="77777777" w:rsidR="004B0683" w:rsidRPr="004B0683" w:rsidRDefault="004B0683" w:rsidP="004B0683">
      <w:pPr>
        <w:numPr>
          <w:ilvl w:val="1"/>
          <w:numId w:val="21"/>
        </w:numPr>
        <w:spacing w:after="120"/>
        <w:ind w:right="-96"/>
        <w:jc w:val="both"/>
        <w:rPr>
          <w:highlight w:val="yellow"/>
          <w:lang w:val="en-US" w:eastAsia="ja-JP"/>
        </w:rPr>
      </w:pPr>
      <w:r w:rsidRPr="004B0683">
        <w:rPr>
          <w:highlight w:val="yellow"/>
          <w:lang w:val="en-US" w:eastAsia="ja-JP"/>
        </w:rPr>
        <w:t>Energy efficiency and energy saving: both for network and device.</w:t>
      </w:r>
    </w:p>
    <w:p w14:paraId="0163F1F9"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 xml:space="preserve">Enhanced spectral efficiency. </w:t>
      </w:r>
    </w:p>
    <w:p w14:paraId="72468F0F"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Enhanced overall coverage, focus on cell-edge performance and UL coverage.</w:t>
      </w:r>
    </w:p>
    <w:p w14:paraId="17EB15BC"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Wider channel bandwidth (at least 200MHz) support for 6G deployments at least above 2 GHz, around 7 GHz.</w:t>
      </w:r>
    </w:p>
    <w:p w14:paraId="30AD7FE0"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Re-use of existing 5G mid-band (~3.5GHz) site grid for 6G deployments in at least around 7 GHz and targeting comparable coverage to 5G mid-band.</w:t>
      </w:r>
    </w:p>
    <w:p w14:paraId="0B0F7F28"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Target scalable and forward compatible design for diverse device types.</w:t>
      </w:r>
    </w:p>
    <w:p w14:paraId="6C8DDFA5"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 xml:space="preserve">Improved spectrum utilization and operations </w:t>
      </w:r>
      <w:proofErr w:type="gramStart"/>
      <w:r w:rsidRPr="004B0683">
        <w:rPr>
          <w:lang w:val="en-US" w:eastAsia="ja-JP"/>
        </w:rPr>
        <w:t>taking into account</w:t>
      </w:r>
      <w:proofErr w:type="gramEnd"/>
      <w:r w:rsidRPr="004B0683">
        <w:rPr>
          <w:lang w:val="en-US" w:eastAsia="ja-JP"/>
        </w:rPr>
        <w:t xml:space="preserve"> diverse spectrum allocations.</w:t>
      </w:r>
    </w:p>
    <w:p w14:paraId="19C9AD09"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Aim at using common 6G Radio design, which meets mobile broadband service requirements as high priority, to also meet vertical needs.</w:t>
      </w:r>
    </w:p>
    <w:p w14:paraId="690001EB"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Aim at a harmonized 6G Radio design for TN and NTN, including their integration.</w:t>
      </w:r>
    </w:p>
    <w:p w14:paraId="1D58ECC5" w14:textId="304EF1A1" w:rsidR="00271256" w:rsidRPr="00F57514" w:rsidRDefault="004B0683" w:rsidP="00F4479B">
      <w:pPr>
        <w:numPr>
          <w:ilvl w:val="1"/>
          <w:numId w:val="21"/>
        </w:numPr>
        <w:spacing w:after="120"/>
        <w:ind w:right="-96"/>
        <w:jc w:val="both"/>
        <w:rPr>
          <w:lang w:val="en-US" w:eastAsia="ja-JP"/>
        </w:rPr>
      </w:pPr>
      <w:r w:rsidRPr="004B0683">
        <w:rPr>
          <w:lang w:val="en-US" w:eastAsia="ja-JP"/>
        </w:rPr>
        <w:t>System simplification, including reducing configuration complexity, enabling more efficient Cell/UE management, etc.</w:t>
      </w:r>
    </w:p>
    <w:bookmarkEnd w:id="1"/>
    <w:p w14:paraId="21611021" w14:textId="155CC31A" w:rsidR="006A1CFF" w:rsidRDefault="009C4AC0" w:rsidP="006A1CFF">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58C0FFE0" w14:textId="77FD4AD5" w:rsidR="006A1CFF" w:rsidRDefault="006A1CFF" w:rsidP="006A1CFF">
      <w:pPr>
        <w:pStyle w:val="Heading2"/>
        <w:ind w:left="576"/>
      </w:pPr>
      <w:r>
        <w:t>General Principles</w:t>
      </w:r>
      <w:r w:rsidR="00ED7B1F">
        <w:t xml:space="preserve"> and Summary</w:t>
      </w:r>
      <w:r>
        <w:t xml:space="preserve"> for 6GR  </w:t>
      </w:r>
    </w:p>
    <w:p w14:paraId="412588D4" w14:textId="757A3BF8" w:rsidR="00442C88" w:rsidRDefault="00B2072D" w:rsidP="006A1CFF">
      <w:r>
        <w:t xml:space="preserve">Energy efficiency and energy saving is a critical topic for 6GR as the </w:t>
      </w:r>
      <w:r w:rsidR="00416113">
        <w:t>overall power consumption for networks and devices is a critical KPI.</w:t>
      </w:r>
      <w:r w:rsidR="00E7419D">
        <w:t xml:space="preserve"> With the emergence of AI and </w:t>
      </w:r>
      <w:r w:rsidR="005778B8">
        <w:t>continued demands for i</w:t>
      </w:r>
      <w:r w:rsidR="0004354C">
        <w:t xml:space="preserve">mproved performance (e.g., higher data rate, lower latency, etc) continuing to keep the power consumption of devices and networks </w:t>
      </w:r>
      <w:r w:rsidR="0060218B">
        <w:t xml:space="preserve">in mind is even more important. </w:t>
      </w:r>
      <w:r w:rsidR="00CE4652">
        <w:t>T</w:t>
      </w:r>
      <w:r w:rsidR="0060218B">
        <w:t>he SID makes clear evaluating the</w:t>
      </w:r>
      <w:r w:rsidR="009C3ED8">
        <w:t xml:space="preserve"> performance of energy efficiency compared with 5G NR </w:t>
      </w:r>
      <w:r w:rsidR="00CE4652">
        <w:t xml:space="preserve">as </w:t>
      </w:r>
      <w:r w:rsidR="009C3ED8">
        <w:t xml:space="preserve">one of the </w:t>
      </w:r>
      <w:r w:rsidR="00E138F9">
        <w:t xml:space="preserve">key objectives. </w:t>
      </w:r>
      <w:r w:rsidR="00937E65">
        <w:t>Already during 5G</w:t>
      </w:r>
      <w:r w:rsidR="00BF0548">
        <w:t xml:space="preserve"> and 5G-A</w:t>
      </w:r>
      <w:r w:rsidR="00CE4652">
        <w:t>,</w:t>
      </w:r>
      <w:r w:rsidR="00BF0548">
        <w:t xml:space="preserve"> 3GPP has investigated and specified features to improve the power consumption on the network side (network energy saving)</w:t>
      </w:r>
      <w:r w:rsidR="00005B4D">
        <w:t xml:space="preserve"> and on the device side (UE power saving)</w:t>
      </w:r>
      <w:r w:rsidR="00BF0548">
        <w:t>.</w:t>
      </w:r>
      <w:r w:rsidR="00E74A09">
        <w:t xml:space="preserve"> </w:t>
      </w:r>
    </w:p>
    <w:p w14:paraId="35176CA7" w14:textId="0DAA78D2" w:rsidR="007F7D0C" w:rsidRDefault="00677F1A" w:rsidP="00677F1A">
      <w:pPr>
        <w:jc w:val="both"/>
      </w:pPr>
      <w:r w:rsidRPr="002D0D00">
        <w:t xml:space="preserve">Extensive study [TR38.864, TR 38.840 and TR38.869] on energy efficiency techniques for both network and UE in 5G can be a good starting point of 6G discussion. </w:t>
      </w:r>
      <w:r w:rsidR="007F7D0C">
        <w:t xml:space="preserve">For network energy saving (NES), during Rel-18 a study item was </w:t>
      </w:r>
      <w:proofErr w:type="gramStart"/>
      <w:r w:rsidR="007F7D0C">
        <w:t>completed</w:t>
      </w:r>
      <w:proofErr w:type="gramEnd"/>
      <w:r w:rsidR="007F7D0C">
        <w:t xml:space="preserve"> and </w:t>
      </w:r>
      <w:r w:rsidR="007F7D0C">
        <w:lastRenderedPageBreak/>
        <w:t>the outcome of the study is captured in TR 38.864. A work item for NES was then completed also during Rel-18 [</w:t>
      </w:r>
      <w:r w:rsidR="0079745B">
        <w:t>2</w:t>
      </w:r>
      <w:r w:rsidR="007F7D0C">
        <w:t>] with further enhancements being done during Rel-19 [</w:t>
      </w:r>
      <w:r w:rsidR="0079745B">
        <w:t>3</w:t>
      </w:r>
      <w:r w:rsidR="007F7D0C">
        <w:t xml:space="preserve">]. </w:t>
      </w:r>
      <w:r w:rsidRPr="002D0D00">
        <w:t xml:space="preserve">Table 1 captures a list of some network energy saving techniques studied in Rel-18 and the status of 5G adoption of those techniques. </w:t>
      </w:r>
    </w:p>
    <w:p w14:paraId="28534407" w14:textId="2D84A813" w:rsidR="00677F1A" w:rsidRPr="002D0D00" w:rsidRDefault="007F7D0C" w:rsidP="00677F1A">
      <w:pPr>
        <w:jc w:val="both"/>
      </w:pPr>
      <w:r>
        <w:t xml:space="preserve">For UE power saving, during NR Rel-16 a study item was </w:t>
      </w:r>
      <w:proofErr w:type="gramStart"/>
      <w:r>
        <w:t>completed</w:t>
      </w:r>
      <w:proofErr w:type="gramEnd"/>
      <w:r>
        <w:t xml:space="preserve"> and the outcome of the study is captured in TR 38.840. A work item for UE power saving was then completed during Rel-16 [</w:t>
      </w:r>
      <w:r w:rsidR="0079745B">
        <w:t>4</w:t>
      </w:r>
      <w:r>
        <w:t>] and further enhancements were done during Rel-17 [</w:t>
      </w:r>
      <w:r w:rsidR="0079745B">
        <w:t>5</w:t>
      </w:r>
      <w:r>
        <w:t>]. Then during Rel-19 lower power wake up signals and receivers (LP-WUS/WUR) was introduced [</w:t>
      </w:r>
      <w:r w:rsidR="0079745B">
        <w:t>6</w:t>
      </w:r>
      <w:r>
        <w:t xml:space="preserve">]. </w:t>
      </w:r>
      <w:r w:rsidR="00677F1A" w:rsidRPr="002D0D00">
        <w:t xml:space="preserve">Table 2 similarly captures a list of some UE power saving techniques studied in 5G. </w:t>
      </w:r>
    </w:p>
    <w:p w14:paraId="1D659A3C" w14:textId="77777777" w:rsidR="00677F1A" w:rsidRPr="002D0D00" w:rsidRDefault="00677F1A" w:rsidP="00677F1A">
      <w:pPr>
        <w:jc w:val="center"/>
      </w:pPr>
      <w:r w:rsidRPr="002D0D00">
        <w:t>Table 1. 5G NES features</w:t>
      </w:r>
    </w:p>
    <w:tbl>
      <w:tblPr>
        <w:tblStyle w:val="TableGrid"/>
        <w:tblW w:w="0" w:type="auto"/>
        <w:tblLook w:val="04A0" w:firstRow="1" w:lastRow="0" w:firstColumn="1" w:lastColumn="0" w:noHBand="0" w:noVBand="1"/>
      </w:tblPr>
      <w:tblGrid>
        <w:gridCol w:w="2822"/>
        <w:gridCol w:w="2448"/>
        <w:gridCol w:w="2129"/>
        <w:gridCol w:w="2563"/>
      </w:tblGrid>
      <w:tr w:rsidR="00677F1A" w:rsidRPr="002D0D00" w14:paraId="719B53EA" w14:textId="77777777" w:rsidTr="00A61122">
        <w:tc>
          <w:tcPr>
            <w:tcW w:w="2822" w:type="dxa"/>
          </w:tcPr>
          <w:p w14:paraId="5DDAB388" w14:textId="77777777" w:rsidR="00677F1A" w:rsidRPr="002D0D00" w:rsidRDefault="00677F1A" w:rsidP="00A61122">
            <w:pPr>
              <w:jc w:val="both"/>
            </w:pPr>
            <w:r w:rsidRPr="002D0D00">
              <w:t>Energy Saving Technique</w:t>
            </w:r>
          </w:p>
        </w:tc>
        <w:tc>
          <w:tcPr>
            <w:tcW w:w="2448" w:type="dxa"/>
          </w:tcPr>
          <w:p w14:paraId="2A264A0A" w14:textId="77777777" w:rsidR="00677F1A" w:rsidRPr="002D0D00" w:rsidRDefault="00677F1A" w:rsidP="00A61122">
            <w:pPr>
              <w:jc w:val="both"/>
            </w:pPr>
            <w:r w:rsidRPr="002D0D00">
              <w:t>5G adoption</w:t>
            </w:r>
          </w:p>
        </w:tc>
        <w:tc>
          <w:tcPr>
            <w:tcW w:w="2129" w:type="dxa"/>
          </w:tcPr>
          <w:p w14:paraId="19F32F1C" w14:textId="77777777" w:rsidR="00677F1A" w:rsidRPr="002D0D00" w:rsidRDefault="00677F1A" w:rsidP="00A61122">
            <w:pPr>
              <w:jc w:val="both"/>
            </w:pPr>
            <w:r w:rsidRPr="002D0D00">
              <w:t>Potential Gains from TR</w:t>
            </w:r>
          </w:p>
        </w:tc>
        <w:tc>
          <w:tcPr>
            <w:tcW w:w="2563" w:type="dxa"/>
          </w:tcPr>
          <w:p w14:paraId="216317F8" w14:textId="77777777" w:rsidR="00677F1A" w:rsidRPr="002D0D00" w:rsidRDefault="00677F1A" w:rsidP="00A61122">
            <w:pPr>
              <w:jc w:val="both"/>
            </w:pPr>
            <w:r w:rsidRPr="002D0D00">
              <w:t>Consider for 6G with potential enhancements</w:t>
            </w:r>
          </w:p>
        </w:tc>
      </w:tr>
      <w:tr w:rsidR="00677F1A" w:rsidRPr="002D0D00" w14:paraId="38398B0F" w14:textId="77777777" w:rsidTr="00A61122">
        <w:tc>
          <w:tcPr>
            <w:tcW w:w="2822" w:type="dxa"/>
          </w:tcPr>
          <w:p w14:paraId="6EEF3B81" w14:textId="374D4021" w:rsidR="00677F1A" w:rsidRPr="002D0D00" w:rsidRDefault="00677F1A" w:rsidP="00A61122">
            <w:pPr>
              <w:jc w:val="both"/>
            </w:pPr>
            <w:r w:rsidRPr="002D0D00">
              <w:t>A-1</w:t>
            </w:r>
            <w:r w:rsidR="00432E2C">
              <w:t xml:space="preserve"> </w:t>
            </w:r>
            <w:r w:rsidRPr="002D0D00">
              <w:t>Adapting transmission/reception of common channels/signals (e.g., light SSB, SSB/SIB periodicity adaptation, paging pattern adaptation, RACH adaptation)</w:t>
            </w:r>
          </w:p>
        </w:tc>
        <w:tc>
          <w:tcPr>
            <w:tcW w:w="2448" w:type="dxa"/>
          </w:tcPr>
          <w:p w14:paraId="6ACABBAC" w14:textId="77777777" w:rsidR="00677F1A" w:rsidRPr="002D0D00" w:rsidRDefault="00677F1A" w:rsidP="00A61122">
            <w:pPr>
              <w:jc w:val="both"/>
            </w:pPr>
            <w:r w:rsidRPr="002D0D00">
              <w:t>SSB periodicity adaptation for SCell only, RACH / paging adaptation for all RRC states</w:t>
            </w:r>
          </w:p>
        </w:tc>
        <w:tc>
          <w:tcPr>
            <w:tcW w:w="2129" w:type="dxa"/>
          </w:tcPr>
          <w:p w14:paraId="7E8EA067" w14:textId="77777777" w:rsidR="00677F1A" w:rsidRPr="002D0D00" w:rsidRDefault="00677F1A" w:rsidP="00A61122">
            <w:pPr>
              <w:jc w:val="both"/>
            </w:pPr>
            <w:r w:rsidRPr="002D0D00">
              <w:t>e.g., SSB periodicity adaptation between 0.8% ~ 84.8%</w:t>
            </w:r>
          </w:p>
        </w:tc>
        <w:tc>
          <w:tcPr>
            <w:tcW w:w="2563" w:type="dxa"/>
          </w:tcPr>
          <w:p w14:paraId="40AC976A" w14:textId="77777777" w:rsidR="00677F1A" w:rsidRPr="002D0D00" w:rsidRDefault="00677F1A" w:rsidP="00A61122">
            <w:pPr>
              <w:jc w:val="both"/>
            </w:pPr>
            <w:r w:rsidRPr="002D0D00">
              <w:t>Yes, SSB adaptation applicable to all RRC states and PCell</w:t>
            </w:r>
          </w:p>
        </w:tc>
      </w:tr>
      <w:tr w:rsidR="00677F1A" w:rsidRPr="002D0D00" w14:paraId="4BCDA8BF" w14:textId="77777777" w:rsidTr="00A61122">
        <w:tc>
          <w:tcPr>
            <w:tcW w:w="2822" w:type="dxa"/>
          </w:tcPr>
          <w:p w14:paraId="12989837" w14:textId="77777777" w:rsidR="00677F1A" w:rsidRPr="002D0D00" w:rsidRDefault="00677F1A" w:rsidP="00A61122">
            <w:pPr>
              <w:tabs>
                <w:tab w:val="left" w:pos="738"/>
              </w:tabs>
              <w:jc w:val="both"/>
            </w:pPr>
            <w:r w:rsidRPr="002D0D00">
              <w:t xml:space="preserve">A-3 UE wake up signal (WUS) for </w:t>
            </w:r>
            <w:proofErr w:type="spellStart"/>
            <w:r w:rsidRPr="002D0D00">
              <w:t>gNB</w:t>
            </w:r>
            <w:proofErr w:type="spellEnd"/>
          </w:p>
        </w:tc>
        <w:tc>
          <w:tcPr>
            <w:tcW w:w="2448" w:type="dxa"/>
          </w:tcPr>
          <w:p w14:paraId="031440B0" w14:textId="77777777" w:rsidR="00677F1A" w:rsidRPr="002D0D00" w:rsidRDefault="00677F1A" w:rsidP="00A61122">
            <w:pPr>
              <w:jc w:val="both"/>
            </w:pPr>
            <w:r w:rsidRPr="002D0D00">
              <w:t>WUS for OD-SIB1/OD-SI for all RRC states</w:t>
            </w:r>
          </w:p>
        </w:tc>
        <w:tc>
          <w:tcPr>
            <w:tcW w:w="2129" w:type="dxa"/>
          </w:tcPr>
          <w:p w14:paraId="3B025716" w14:textId="77777777" w:rsidR="00677F1A" w:rsidRPr="002D0D00" w:rsidRDefault="00677F1A" w:rsidP="00A61122">
            <w:pPr>
              <w:jc w:val="both"/>
            </w:pPr>
            <w:r w:rsidRPr="002D0D00">
              <w:t>6.2%~80.7%</w:t>
            </w:r>
          </w:p>
        </w:tc>
        <w:tc>
          <w:tcPr>
            <w:tcW w:w="2563" w:type="dxa"/>
          </w:tcPr>
          <w:p w14:paraId="63D3B4D8" w14:textId="77777777" w:rsidR="00677F1A" w:rsidRPr="002D0D00" w:rsidRDefault="00677F1A" w:rsidP="00A61122">
            <w:pPr>
              <w:jc w:val="both"/>
            </w:pPr>
            <w:r w:rsidRPr="002D0D00">
              <w:t xml:space="preserve">Yes </w:t>
            </w:r>
          </w:p>
        </w:tc>
      </w:tr>
      <w:tr w:rsidR="00677F1A" w:rsidRPr="002D0D00" w14:paraId="4881109C" w14:textId="77777777" w:rsidTr="00A61122">
        <w:tc>
          <w:tcPr>
            <w:tcW w:w="2822" w:type="dxa"/>
          </w:tcPr>
          <w:p w14:paraId="2BCF7EE8" w14:textId="77777777" w:rsidR="00677F1A" w:rsidRPr="002D0D00" w:rsidRDefault="00677F1A" w:rsidP="00A61122">
            <w:pPr>
              <w:jc w:val="both"/>
            </w:pPr>
            <w:r w:rsidRPr="002D0D00">
              <w:t>A-4 Adaptation of DTX/DRX</w:t>
            </w:r>
          </w:p>
        </w:tc>
        <w:tc>
          <w:tcPr>
            <w:tcW w:w="2448" w:type="dxa"/>
          </w:tcPr>
          <w:p w14:paraId="524443C0" w14:textId="77777777" w:rsidR="00677F1A" w:rsidRPr="002D0D00" w:rsidRDefault="00677F1A" w:rsidP="00A61122">
            <w:pPr>
              <w:jc w:val="both"/>
            </w:pPr>
            <w:r w:rsidRPr="002D0D00">
              <w:t>Cell DTX/DRX, DCP</w:t>
            </w:r>
          </w:p>
        </w:tc>
        <w:tc>
          <w:tcPr>
            <w:tcW w:w="2129" w:type="dxa"/>
          </w:tcPr>
          <w:p w14:paraId="1FE802CE" w14:textId="77777777" w:rsidR="00677F1A" w:rsidRPr="002D0D00" w:rsidRDefault="00677F1A" w:rsidP="00A61122">
            <w:pPr>
              <w:jc w:val="both"/>
            </w:pPr>
            <w:r w:rsidRPr="002D0D00">
              <w:t>0.2%~71.4%</w:t>
            </w:r>
          </w:p>
        </w:tc>
        <w:tc>
          <w:tcPr>
            <w:tcW w:w="2563" w:type="dxa"/>
          </w:tcPr>
          <w:p w14:paraId="22C05B73" w14:textId="77777777" w:rsidR="00677F1A" w:rsidRPr="002D0D00" w:rsidRDefault="00677F1A" w:rsidP="00A61122">
            <w:pPr>
              <w:jc w:val="both"/>
            </w:pPr>
            <w:r w:rsidRPr="002D0D00">
              <w:t>Yes, applicable to all RRC states</w:t>
            </w:r>
          </w:p>
        </w:tc>
      </w:tr>
      <w:tr w:rsidR="00677F1A" w:rsidRPr="002D0D00" w14:paraId="528DFB21" w14:textId="77777777" w:rsidTr="00A61122">
        <w:tc>
          <w:tcPr>
            <w:tcW w:w="2822" w:type="dxa"/>
          </w:tcPr>
          <w:p w14:paraId="1A67159A" w14:textId="77777777" w:rsidR="00677F1A" w:rsidRPr="002D0D00" w:rsidRDefault="00677F1A" w:rsidP="00A61122">
            <w:pPr>
              <w:jc w:val="both"/>
            </w:pPr>
            <w:r w:rsidRPr="002D0D00">
              <w:t xml:space="preserve">A-5 adaptation of SSB/SIB1 including </w:t>
            </w:r>
            <w:r w:rsidRPr="002D0D00">
              <w:rPr>
                <w:lang w:eastAsia="zh-CN"/>
              </w:rPr>
              <w:t>o</w:t>
            </w:r>
            <w:r w:rsidRPr="002D0D00">
              <w:rPr>
                <w:rFonts w:hint="eastAsia"/>
                <w:lang w:eastAsia="zh-CN"/>
              </w:rPr>
              <w:t>n</w:t>
            </w:r>
            <w:r w:rsidRPr="002D0D00">
              <w:t>-demand SSB/SIB1 (on-demand SSB/SIB1)</w:t>
            </w:r>
          </w:p>
        </w:tc>
        <w:tc>
          <w:tcPr>
            <w:tcW w:w="2448" w:type="dxa"/>
          </w:tcPr>
          <w:p w14:paraId="7FB4821E" w14:textId="77777777" w:rsidR="00677F1A" w:rsidRPr="002D0D00" w:rsidRDefault="00677F1A" w:rsidP="00A61122">
            <w:pPr>
              <w:jc w:val="both"/>
            </w:pPr>
            <w:r w:rsidRPr="002D0D00">
              <w:t>OD-SSB for SCell, on-demand SIB1 for all RRC states</w:t>
            </w:r>
          </w:p>
        </w:tc>
        <w:tc>
          <w:tcPr>
            <w:tcW w:w="2129" w:type="dxa"/>
          </w:tcPr>
          <w:p w14:paraId="4AF0BC8C" w14:textId="77777777" w:rsidR="00677F1A" w:rsidRPr="002D0D00" w:rsidRDefault="00677F1A" w:rsidP="00A61122">
            <w:pPr>
              <w:jc w:val="both"/>
            </w:pPr>
            <w:r w:rsidRPr="002D0D00">
              <w:t xml:space="preserve">2.6%~43.4% (OD-SSB/SIB1), </w:t>
            </w:r>
          </w:p>
        </w:tc>
        <w:tc>
          <w:tcPr>
            <w:tcW w:w="2563" w:type="dxa"/>
          </w:tcPr>
          <w:p w14:paraId="107E263F" w14:textId="77777777" w:rsidR="00677F1A" w:rsidRPr="002D0D00" w:rsidRDefault="00677F1A" w:rsidP="00A61122">
            <w:pPr>
              <w:jc w:val="both"/>
            </w:pPr>
            <w:r w:rsidRPr="002D0D00">
              <w:t>Yes, OD-SSB applicable to all RRC states and PCell</w:t>
            </w:r>
          </w:p>
        </w:tc>
      </w:tr>
      <w:tr w:rsidR="00677F1A" w:rsidRPr="002D0D00" w14:paraId="77B71519" w14:textId="77777777" w:rsidTr="00A61122">
        <w:tc>
          <w:tcPr>
            <w:tcW w:w="2822" w:type="dxa"/>
          </w:tcPr>
          <w:p w14:paraId="2BE7FC54" w14:textId="77777777" w:rsidR="00677F1A" w:rsidRPr="002D0D00" w:rsidRDefault="00677F1A" w:rsidP="00A61122">
            <w:pPr>
              <w:jc w:val="both"/>
            </w:pPr>
            <w:r w:rsidRPr="002D0D00">
              <w:t xml:space="preserve">B-1 </w:t>
            </w:r>
            <w:proofErr w:type="gramStart"/>
            <w:r w:rsidRPr="002D0D00">
              <w:t>Multi-carrier</w:t>
            </w:r>
            <w:proofErr w:type="gramEnd"/>
            <w:r w:rsidRPr="002D0D00">
              <w:t xml:space="preserve"> energy savings enhancements (e.g., SSB-less SCell, SIB1-less SCell)</w:t>
            </w:r>
          </w:p>
        </w:tc>
        <w:tc>
          <w:tcPr>
            <w:tcW w:w="2448" w:type="dxa"/>
          </w:tcPr>
          <w:p w14:paraId="7DC7E619" w14:textId="77777777" w:rsidR="00677F1A" w:rsidRPr="002D0D00" w:rsidRDefault="00677F1A" w:rsidP="00A61122">
            <w:pPr>
              <w:jc w:val="both"/>
            </w:pPr>
            <w:r w:rsidRPr="002D0D00">
              <w:t>SSB-less for intra-band/inter-band CA</w:t>
            </w:r>
          </w:p>
        </w:tc>
        <w:tc>
          <w:tcPr>
            <w:tcW w:w="2129" w:type="dxa"/>
          </w:tcPr>
          <w:p w14:paraId="78D34723" w14:textId="77777777" w:rsidR="00677F1A" w:rsidRPr="002D0D00" w:rsidRDefault="00677F1A" w:rsidP="00A61122">
            <w:pPr>
              <w:jc w:val="both"/>
            </w:pPr>
            <w:r w:rsidRPr="002D0D00">
              <w:t>0.3%~98.4%</w:t>
            </w:r>
          </w:p>
        </w:tc>
        <w:tc>
          <w:tcPr>
            <w:tcW w:w="2563" w:type="dxa"/>
          </w:tcPr>
          <w:p w14:paraId="5C5D05DF" w14:textId="77777777" w:rsidR="00677F1A" w:rsidRPr="002D0D00" w:rsidRDefault="00677F1A" w:rsidP="00A61122">
            <w:pPr>
              <w:jc w:val="both"/>
            </w:pPr>
            <w:r w:rsidRPr="002D0D00">
              <w:t xml:space="preserve">Yes </w:t>
            </w:r>
          </w:p>
        </w:tc>
      </w:tr>
      <w:tr w:rsidR="00677F1A" w:rsidRPr="002D0D00" w14:paraId="0614AAC4" w14:textId="77777777" w:rsidTr="00A61122">
        <w:tc>
          <w:tcPr>
            <w:tcW w:w="2822" w:type="dxa"/>
          </w:tcPr>
          <w:p w14:paraId="45B15F29" w14:textId="77777777" w:rsidR="00677F1A" w:rsidRPr="002D0D00" w:rsidRDefault="00677F1A" w:rsidP="00A61122">
            <w:pPr>
              <w:jc w:val="both"/>
            </w:pPr>
            <w:r w:rsidRPr="002D0D00">
              <w:t>B-2 Adaptation of bandwidth part of UE(s) within a carrier (e.g., group-common DCI based switching)</w:t>
            </w:r>
          </w:p>
        </w:tc>
        <w:tc>
          <w:tcPr>
            <w:tcW w:w="2448" w:type="dxa"/>
          </w:tcPr>
          <w:p w14:paraId="409C8422" w14:textId="77777777" w:rsidR="00677F1A" w:rsidRPr="002D0D00" w:rsidRDefault="00677F1A" w:rsidP="00A61122">
            <w:pPr>
              <w:jc w:val="both"/>
            </w:pPr>
          </w:p>
        </w:tc>
        <w:tc>
          <w:tcPr>
            <w:tcW w:w="2129" w:type="dxa"/>
          </w:tcPr>
          <w:p w14:paraId="4F85D6D4" w14:textId="77777777" w:rsidR="00677F1A" w:rsidRPr="002D0D00" w:rsidRDefault="00677F1A" w:rsidP="00A61122">
            <w:pPr>
              <w:jc w:val="both"/>
            </w:pPr>
            <w:r w:rsidRPr="002D0D00">
              <w:t>e.g., 17.4 ~52.2 %</w:t>
            </w:r>
          </w:p>
        </w:tc>
        <w:tc>
          <w:tcPr>
            <w:tcW w:w="2563" w:type="dxa"/>
          </w:tcPr>
          <w:p w14:paraId="5C8F71FC" w14:textId="77777777" w:rsidR="00677F1A" w:rsidRPr="002D0D00" w:rsidRDefault="00677F1A" w:rsidP="00A61122">
            <w:pPr>
              <w:jc w:val="both"/>
            </w:pPr>
            <w:r w:rsidRPr="002D0D00">
              <w:t xml:space="preserve">Revisit BWP definition with potential simplification for better energy saving </w:t>
            </w:r>
          </w:p>
        </w:tc>
      </w:tr>
      <w:tr w:rsidR="00677F1A" w:rsidRPr="002D0D00" w14:paraId="07E7B531" w14:textId="77777777" w:rsidTr="00A61122">
        <w:tc>
          <w:tcPr>
            <w:tcW w:w="2822" w:type="dxa"/>
          </w:tcPr>
          <w:p w14:paraId="61E7C8FD" w14:textId="77777777" w:rsidR="00677F1A" w:rsidRPr="002D0D00" w:rsidRDefault="00677F1A" w:rsidP="00A61122">
            <w:pPr>
              <w:jc w:val="both"/>
            </w:pPr>
            <w:r w:rsidRPr="002D0D00">
              <w:t>C-1 Adaptation of spatial elements (e.g., dynamic/semi-persistent on-off CSI-RS(s))</w:t>
            </w:r>
          </w:p>
        </w:tc>
        <w:tc>
          <w:tcPr>
            <w:tcW w:w="2448" w:type="dxa"/>
          </w:tcPr>
          <w:p w14:paraId="14167D10" w14:textId="77777777" w:rsidR="00677F1A" w:rsidRPr="002D0D00" w:rsidRDefault="00677F1A" w:rsidP="00A61122">
            <w:pPr>
              <w:jc w:val="both"/>
            </w:pPr>
            <w:r w:rsidRPr="002D0D00">
              <w:t>CSI Report sub-config</w:t>
            </w:r>
          </w:p>
        </w:tc>
        <w:tc>
          <w:tcPr>
            <w:tcW w:w="2129" w:type="dxa"/>
          </w:tcPr>
          <w:p w14:paraId="3DC8788C" w14:textId="77777777" w:rsidR="00677F1A" w:rsidRPr="002D0D00" w:rsidRDefault="00677F1A" w:rsidP="00A61122">
            <w:pPr>
              <w:jc w:val="both"/>
            </w:pPr>
            <w:r w:rsidRPr="002D0D00">
              <w:t>0~48.2%</w:t>
            </w:r>
          </w:p>
        </w:tc>
        <w:tc>
          <w:tcPr>
            <w:tcW w:w="2563" w:type="dxa"/>
          </w:tcPr>
          <w:p w14:paraId="4EC5735E" w14:textId="77777777" w:rsidR="00677F1A" w:rsidRPr="002D0D00" w:rsidRDefault="00677F1A" w:rsidP="00A61122">
            <w:pPr>
              <w:jc w:val="both"/>
            </w:pPr>
            <w:r w:rsidRPr="002D0D00">
              <w:t>Yes</w:t>
            </w:r>
          </w:p>
        </w:tc>
      </w:tr>
      <w:tr w:rsidR="00677F1A" w:rsidRPr="002D0D00" w14:paraId="2CA1E379" w14:textId="77777777" w:rsidTr="00A61122">
        <w:tc>
          <w:tcPr>
            <w:tcW w:w="2822" w:type="dxa"/>
          </w:tcPr>
          <w:p w14:paraId="5F1EDCAF" w14:textId="77777777" w:rsidR="00677F1A" w:rsidRPr="002D0D00" w:rsidRDefault="00677F1A" w:rsidP="00A61122">
            <w:pPr>
              <w:jc w:val="both"/>
            </w:pPr>
            <w:r w:rsidRPr="002D0D00">
              <w:t xml:space="preserve">C-2 Adaptation of TRPs in </w:t>
            </w:r>
            <w:proofErr w:type="spellStart"/>
            <w:r w:rsidRPr="002D0D00">
              <w:t>mTRP</w:t>
            </w:r>
            <w:proofErr w:type="spellEnd"/>
            <w:r w:rsidRPr="002D0D00" w:rsidDel="004A3C23">
              <w:t xml:space="preserve"> </w:t>
            </w:r>
            <w:r w:rsidRPr="002D0D00">
              <w:rPr>
                <w:rFonts w:hint="eastAsia"/>
                <w:lang w:eastAsia="zh-CN"/>
              </w:rPr>
              <w:t>operation</w:t>
            </w:r>
          </w:p>
        </w:tc>
        <w:tc>
          <w:tcPr>
            <w:tcW w:w="2448" w:type="dxa"/>
          </w:tcPr>
          <w:p w14:paraId="3E051525" w14:textId="77777777" w:rsidR="00677F1A" w:rsidRPr="002D0D00" w:rsidRDefault="00677F1A" w:rsidP="00A61122">
            <w:pPr>
              <w:jc w:val="both"/>
            </w:pPr>
          </w:p>
        </w:tc>
        <w:tc>
          <w:tcPr>
            <w:tcW w:w="2129" w:type="dxa"/>
          </w:tcPr>
          <w:p w14:paraId="6408F1AC" w14:textId="77777777" w:rsidR="00677F1A" w:rsidRPr="002D0D00" w:rsidRDefault="00677F1A" w:rsidP="00A61122">
            <w:pPr>
              <w:jc w:val="both"/>
            </w:pPr>
            <w:r w:rsidRPr="002D0D00">
              <w:t>19.7%~41.6%</w:t>
            </w:r>
          </w:p>
        </w:tc>
        <w:tc>
          <w:tcPr>
            <w:tcW w:w="2563" w:type="dxa"/>
          </w:tcPr>
          <w:p w14:paraId="462C4D65" w14:textId="77777777" w:rsidR="00677F1A" w:rsidRPr="002D0D00" w:rsidRDefault="00677F1A" w:rsidP="00A61122">
            <w:pPr>
              <w:jc w:val="both"/>
            </w:pPr>
            <w:r w:rsidRPr="002D0D00">
              <w:t>Yes, dynamic adaptation of TRPs is considered in 6G</w:t>
            </w:r>
          </w:p>
        </w:tc>
      </w:tr>
      <w:tr w:rsidR="00677F1A" w:rsidRPr="002D0D00" w14:paraId="61CA0754" w14:textId="77777777" w:rsidTr="00A61122">
        <w:tc>
          <w:tcPr>
            <w:tcW w:w="2822" w:type="dxa"/>
          </w:tcPr>
          <w:p w14:paraId="59A0733F" w14:textId="77777777" w:rsidR="00677F1A" w:rsidRPr="002D0D00" w:rsidRDefault="00677F1A" w:rsidP="00A61122">
            <w:pPr>
              <w:jc w:val="both"/>
            </w:pPr>
            <w:r w:rsidRPr="002D0D00">
              <w:t>D-1: Adaptation of transmission power</w:t>
            </w:r>
          </w:p>
        </w:tc>
        <w:tc>
          <w:tcPr>
            <w:tcW w:w="2448" w:type="dxa"/>
          </w:tcPr>
          <w:p w14:paraId="7B720D01" w14:textId="77777777" w:rsidR="00677F1A" w:rsidRPr="002D0D00" w:rsidRDefault="00677F1A" w:rsidP="00A61122">
            <w:pPr>
              <w:jc w:val="both"/>
            </w:pPr>
            <w:r w:rsidRPr="002D0D00">
              <w:t>CSI Report sub-config</w:t>
            </w:r>
          </w:p>
        </w:tc>
        <w:tc>
          <w:tcPr>
            <w:tcW w:w="2129" w:type="dxa"/>
          </w:tcPr>
          <w:p w14:paraId="6169C663" w14:textId="77777777" w:rsidR="00677F1A" w:rsidRPr="002D0D00" w:rsidRDefault="00677F1A" w:rsidP="00A61122">
            <w:pPr>
              <w:jc w:val="both"/>
            </w:pPr>
            <w:r w:rsidRPr="002D0D00">
              <w:t>2.3%~51.5%</w:t>
            </w:r>
          </w:p>
        </w:tc>
        <w:tc>
          <w:tcPr>
            <w:tcW w:w="2563" w:type="dxa"/>
          </w:tcPr>
          <w:p w14:paraId="31ECBAE1" w14:textId="77777777" w:rsidR="00677F1A" w:rsidRPr="002D0D00" w:rsidRDefault="00677F1A" w:rsidP="00A61122">
            <w:pPr>
              <w:jc w:val="both"/>
            </w:pPr>
            <w:r w:rsidRPr="002D0D00">
              <w:t>May consider in initial access, measurement, CSI feedback procedure</w:t>
            </w:r>
          </w:p>
        </w:tc>
      </w:tr>
    </w:tbl>
    <w:p w14:paraId="1E880732" w14:textId="77777777" w:rsidR="00677F1A" w:rsidRPr="002D0D00" w:rsidRDefault="00677F1A" w:rsidP="00677F1A">
      <w:pPr>
        <w:jc w:val="both"/>
        <w:rPr>
          <w:b/>
          <w:bCs/>
        </w:rPr>
      </w:pPr>
    </w:p>
    <w:p w14:paraId="6388CF4C" w14:textId="77777777" w:rsidR="00677F1A" w:rsidRPr="002D0D00" w:rsidRDefault="00677F1A" w:rsidP="00677F1A">
      <w:pPr>
        <w:jc w:val="center"/>
      </w:pPr>
      <w:r w:rsidRPr="002D0D00">
        <w:t>Table 2. UE Energy Saving Features</w:t>
      </w:r>
    </w:p>
    <w:tbl>
      <w:tblPr>
        <w:tblStyle w:val="TableGrid"/>
        <w:tblW w:w="0" w:type="auto"/>
        <w:tblInd w:w="5" w:type="dxa"/>
        <w:tblLook w:val="04A0" w:firstRow="1" w:lastRow="0" w:firstColumn="1" w:lastColumn="0" w:noHBand="0" w:noVBand="1"/>
      </w:tblPr>
      <w:tblGrid>
        <w:gridCol w:w="2820"/>
        <w:gridCol w:w="2447"/>
        <w:gridCol w:w="2128"/>
        <w:gridCol w:w="2562"/>
      </w:tblGrid>
      <w:tr w:rsidR="00677F1A" w:rsidRPr="002D0D00" w14:paraId="346A1C8A" w14:textId="77777777" w:rsidTr="00A61122">
        <w:tc>
          <w:tcPr>
            <w:tcW w:w="2820" w:type="dxa"/>
          </w:tcPr>
          <w:p w14:paraId="1285710D" w14:textId="77777777" w:rsidR="00677F1A" w:rsidRPr="002D0D00" w:rsidRDefault="00677F1A" w:rsidP="00A61122">
            <w:pPr>
              <w:jc w:val="both"/>
            </w:pPr>
            <w:r w:rsidRPr="002D0D00">
              <w:t>UE Power Saving Technique</w:t>
            </w:r>
          </w:p>
        </w:tc>
        <w:tc>
          <w:tcPr>
            <w:tcW w:w="2447" w:type="dxa"/>
          </w:tcPr>
          <w:p w14:paraId="244EBC6B" w14:textId="77777777" w:rsidR="00677F1A" w:rsidRPr="002D0D00" w:rsidRDefault="00677F1A" w:rsidP="00A61122">
            <w:pPr>
              <w:jc w:val="both"/>
            </w:pPr>
            <w:r w:rsidRPr="002D0D00">
              <w:t>5G adoption</w:t>
            </w:r>
          </w:p>
        </w:tc>
        <w:tc>
          <w:tcPr>
            <w:tcW w:w="2128" w:type="dxa"/>
          </w:tcPr>
          <w:p w14:paraId="7B9F0D4A" w14:textId="77777777" w:rsidR="00677F1A" w:rsidRPr="002D0D00" w:rsidRDefault="00677F1A" w:rsidP="00A61122">
            <w:pPr>
              <w:jc w:val="both"/>
            </w:pPr>
            <w:r w:rsidRPr="002D0D00">
              <w:t>Potential Gains from TR</w:t>
            </w:r>
          </w:p>
        </w:tc>
        <w:tc>
          <w:tcPr>
            <w:tcW w:w="2562" w:type="dxa"/>
          </w:tcPr>
          <w:p w14:paraId="1FCDC778" w14:textId="77777777" w:rsidR="00677F1A" w:rsidRPr="002D0D00" w:rsidRDefault="00677F1A" w:rsidP="00A61122">
            <w:pPr>
              <w:jc w:val="both"/>
            </w:pPr>
            <w:r w:rsidRPr="002D0D00">
              <w:t>Consider for 6G with potential enhancements</w:t>
            </w:r>
          </w:p>
        </w:tc>
      </w:tr>
      <w:tr w:rsidR="00677F1A" w:rsidRPr="002D0D00" w14:paraId="5919E8A1" w14:textId="77777777" w:rsidTr="00A61122">
        <w:tc>
          <w:tcPr>
            <w:tcW w:w="2820" w:type="dxa"/>
          </w:tcPr>
          <w:p w14:paraId="65D59AB8" w14:textId="77777777" w:rsidR="00677F1A" w:rsidRPr="002D0D00" w:rsidRDefault="00677F1A" w:rsidP="00A61122">
            <w:pPr>
              <w:jc w:val="both"/>
            </w:pPr>
            <w:r w:rsidRPr="002D0D00">
              <w:lastRenderedPageBreak/>
              <w:t>UE adaptation to BWP switching</w:t>
            </w:r>
          </w:p>
        </w:tc>
        <w:tc>
          <w:tcPr>
            <w:tcW w:w="2447" w:type="dxa"/>
          </w:tcPr>
          <w:p w14:paraId="4E9D74B6" w14:textId="77777777" w:rsidR="00677F1A" w:rsidRPr="002D0D00" w:rsidRDefault="00677F1A" w:rsidP="00A61122">
            <w:pPr>
              <w:jc w:val="both"/>
            </w:pPr>
            <w:r w:rsidRPr="002D0D00">
              <w:t>SCell dormancy, BWP switching</w:t>
            </w:r>
          </w:p>
        </w:tc>
        <w:tc>
          <w:tcPr>
            <w:tcW w:w="2128" w:type="dxa"/>
          </w:tcPr>
          <w:p w14:paraId="09934B3A" w14:textId="77777777" w:rsidR="00677F1A" w:rsidRPr="002D0D00" w:rsidRDefault="00677F1A" w:rsidP="00A61122">
            <w:pPr>
              <w:jc w:val="both"/>
            </w:pPr>
            <w:r w:rsidRPr="002D0D00">
              <w:t>12 – 57.75% with latency increase of 0.1%-2.6%</w:t>
            </w:r>
          </w:p>
        </w:tc>
        <w:tc>
          <w:tcPr>
            <w:tcW w:w="2562" w:type="dxa"/>
          </w:tcPr>
          <w:p w14:paraId="72B9B321" w14:textId="77777777" w:rsidR="00677F1A" w:rsidRPr="002D0D00" w:rsidRDefault="00677F1A" w:rsidP="00A61122">
            <w:pPr>
              <w:jc w:val="both"/>
            </w:pPr>
            <w:r w:rsidRPr="002D0D00">
              <w:t>Yes</w:t>
            </w:r>
          </w:p>
        </w:tc>
      </w:tr>
      <w:tr w:rsidR="00677F1A" w:rsidRPr="002D0D00" w14:paraId="4AAF8FC8" w14:textId="77777777" w:rsidTr="00A61122">
        <w:tc>
          <w:tcPr>
            <w:tcW w:w="2820" w:type="dxa"/>
          </w:tcPr>
          <w:p w14:paraId="51FE5B34" w14:textId="77777777" w:rsidR="00677F1A" w:rsidRPr="002D0D00" w:rsidRDefault="00677F1A" w:rsidP="00A61122">
            <w:pPr>
              <w:jc w:val="both"/>
            </w:pPr>
            <w:r w:rsidRPr="002D0D00">
              <w:t>Cross-slot scheduling</w:t>
            </w:r>
          </w:p>
        </w:tc>
        <w:tc>
          <w:tcPr>
            <w:tcW w:w="2447" w:type="dxa"/>
          </w:tcPr>
          <w:p w14:paraId="25FDB741" w14:textId="77777777" w:rsidR="00677F1A" w:rsidRPr="002D0D00" w:rsidRDefault="00677F1A" w:rsidP="00A61122">
            <w:pPr>
              <w:jc w:val="both"/>
            </w:pPr>
            <w:r w:rsidRPr="002D0D00">
              <w:t>K0 &gt; 0 is adopted</w:t>
            </w:r>
          </w:p>
        </w:tc>
        <w:tc>
          <w:tcPr>
            <w:tcW w:w="2128" w:type="dxa"/>
          </w:tcPr>
          <w:p w14:paraId="116BF888" w14:textId="77777777" w:rsidR="00677F1A" w:rsidRPr="002D0D00" w:rsidRDefault="00677F1A" w:rsidP="00A61122">
            <w:pPr>
              <w:jc w:val="both"/>
            </w:pPr>
            <w:r w:rsidRPr="002D0D00">
              <w:t>2-28% with K0 =1</w:t>
            </w:r>
          </w:p>
        </w:tc>
        <w:tc>
          <w:tcPr>
            <w:tcW w:w="2562" w:type="dxa"/>
          </w:tcPr>
          <w:p w14:paraId="762A2A8E" w14:textId="77777777" w:rsidR="00677F1A" w:rsidRPr="002D0D00" w:rsidRDefault="00677F1A" w:rsidP="00A61122">
            <w:pPr>
              <w:jc w:val="both"/>
            </w:pPr>
            <w:r w:rsidRPr="002D0D00">
              <w:t>Yes</w:t>
            </w:r>
          </w:p>
        </w:tc>
      </w:tr>
      <w:tr w:rsidR="00677F1A" w:rsidRPr="002D0D00" w14:paraId="02F09CE7" w14:textId="77777777" w:rsidTr="00A61122">
        <w:tc>
          <w:tcPr>
            <w:tcW w:w="2820" w:type="dxa"/>
          </w:tcPr>
          <w:p w14:paraId="4C2BD1C8" w14:textId="77777777" w:rsidR="00677F1A" w:rsidRPr="002D0D00" w:rsidRDefault="00677F1A" w:rsidP="00A61122">
            <w:pPr>
              <w:jc w:val="both"/>
            </w:pPr>
            <w:r w:rsidRPr="002D0D00">
              <w:t>UE adaptation to the number of MIMO layers or number of Tx/Rx antenna</w:t>
            </w:r>
          </w:p>
        </w:tc>
        <w:tc>
          <w:tcPr>
            <w:tcW w:w="2447" w:type="dxa"/>
          </w:tcPr>
          <w:p w14:paraId="481BD599" w14:textId="77777777" w:rsidR="00677F1A" w:rsidRPr="002D0D00" w:rsidRDefault="00677F1A" w:rsidP="00A61122">
            <w:pPr>
              <w:jc w:val="both"/>
            </w:pPr>
            <w:proofErr w:type="spellStart"/>
            <w:r w:rsidRPr="002D0D00">
              <w:t>maxMIMO</w:t>
            </w:r>
            <w:proofErr w:type="spellEnd"/>
            <w:r w:rsidRPr="002D0D00">
              <w:t>-layers per BWP</w:t>
            </w:r>
          </w:p>
        </w:tc>
        <w:tc>
          <w:tcPr>
            <w:tcW w:w="2128" w:type="dxa"/>
          </w:tcPr>
          <w:p w14:paraId="6EDE36A8" w14:textId="77777777" w:rsidR="00677F1A" w:rsidRPr="002D0D00" w:rsidRDefault="00677F1A" w:rsidP="00A61122">
            <w:pPr>
              <w:jc w:val="both"/>
            </w:pPr>
            <w:r w:rsidRPr="002D0D00">
              <w:t>3-30%</w:t>
            </w:r>
          </w:p>
        </w:tc>
        <w:tc>
          <w:tcPr>
            <w:tcW w:w="2562" w:type="dxa"/>
          </w:tcPr>
          <w:p w14:paraId="5DE3B055" w14:textId="77777777" w:rsidR="00677F1A" w:rsidRPr="002D0D00" w:rsidRDefault="00677F1A" w:rsidP="00A61122">
            <w:pPr>
              <w:jc w:val="both"/>
            </w:pPr>
            <w:r w:rsidRPr="002D0D00">
              <w:t>Yes</w:t>
            </w:r>
          </w:p>
        </w:tc>
      </w:tr>
      <w:tr w:rsidR="00677F1A" w:rsidRPr="002D0D00" w14:paraId="76B62616" w14:textId="77777777" w:rsidTr="00A61122">
        <w:tc>
          <w:tcPr>
            <w:tcW w:w="2820" w:type="dxa"/>
          </w:tcPr>
          <w:p w14:paraId="63BFEC3C" w14:textId="77777777" w:rsidR="00677F1A" w:rsidRPr="002D0D00" w:rsidRDefault="00677F1A" w:rsidP="00A61122">
            <w:pPr>
              <w:jc w:val="both"/>
            </w:pPr>
            <w:r w:rsidRPr="002D0D00">
              <w:t>dynamic adaption of UE PDCCH monitoring</w:t>
            </w:r>
          </w:p>
        </w:tc>
        <w:tc>
          <w:tcPr>
            <w:tcW w:w="2447" w:type="dxa"/>
          </w:tcPr>
          <w:p w14:paraId="54D69AFB" w14:textId="77777777" w:rsidR="00677F1A" w:rsidRPr="002D0D00" w:rsidRDefault="00677F1A" w:rsidP="00A61122">
            <w:pPr>
              <w:jc w:val="both"/>
            </w:pPr>
            <w:r w:rsidRPr="002D0D00">
              <w:t>Search space set switching, minimum scheduling offset</w:t>
            </w:r>
          </w:p>
        </w:tc>
        <w:tc>
          <w:tcPr>
            <w:tcW w:w="2128" w:type="dxa"/>
          </w:tcPr>
          <w:p w14:paraId="48047037" w14:textId="77777777" w:rsidR="00677F1A" w:rsidRPr="002D0D00" w:rsidRDefault="00677F1A" w:rsidP="00A61122">
            <w:pPr>
              <w:jc w:val="both"/>
            </w:pPr>
            <w:r w:rsidRPr="002D0D00">
              <w:t>5-85%</w:t>
            </w:r>
          </w:p>
        </w:tc>
        <w:tc>
          <w:tcPr>
            <w:tcW w:w="2562" w:type="dxa"/>
          </w:tcPr>
          <w:p w14:paraId="6D51D06F" w14:textId="77777777" w:rsidR="00677F1A" w:rsidRPr="002D0D00" w:rsidRDefault="00677F1A" w:rsidP="00A61122">
            <w:pPr>
              <w:jc w:val="both"/>
            </w:pPr>
            <w:r w:rsidRPr="002D0D00">
              <w:t>Yes</w:t>
            </w:r>
          </w:p>
        </w:tc>
      </w:tr>
      <w:tr w:rsidR="00677F1A" w:rsidRPr="002D0D00" w14:paraId="4783A516" w14:textId="77777777" w:rsidTr="00A61122">
        <w:tc>
          <w:tcPr>
            <w:tcW w:w="2820" w:type="dxa"/>
          </w:tcPr>
          <w:p w14:paraId="44E00C42" w14:textId="77777777" w:rsidR="00677F1A" w:rsidRPr="002D0D00" w:rsidRDefault="00677F1A" w:rsidP="00A61122">
            <w:pPr>
              <w:jc w:val="both"/>
            </w:pPr>
            <w:r w:rsidRPr="002D0D00">
              <w:t>PDCCH-based wake-up signal before DRX on duration</w:t>
            </w:r>
          </w:p>
        </w:tc>
        <w:tc>
          <w:tcPr>
            <w:tcW w:w="2447" w:type="dxa"/>
          </w:tcPr>
          <w:p w14:paraId="624319F7" w14:textId="77777777" w:rsidR="00677F1A" w:rsidRPr="002D0D00" w:rsidRDefault="00677F1A" w:rsidP="00A61122">
            <w:pPr>
              <w:jc w:val="both"/>
            </w:pPr>
            <w:r w:rsidRPr="002D0D00">
              <w:t>DCI format 2_6 (DCP)</w:t>
            </w:r>
          </w:p>
        </w:tc>
        <w:tc>
          <w:tcPr>
            <w:tcW w:w="2128" w:type="dxa"/>
          </w:tcPr>
          <w:p w14:paraId="4347F857" w14:textId="77777777" w:rsidR="00677F1A" w:rsidRPr="002D0D00" w:rsidRDefault="00677F1A" w:rsidP="00A61122">
            <w:pPr>
              <w:jc w:val="both"/>
            </w:pPr>
          </w:p>
        </w:tc>
        <w:tc>
          <w:tcPr>
            <w:tcW w:w="2562" w:type="dxa"/>
          </w:tcPr>
          <w:p w14:paraId="3B0EF2C1" w14:textId="77777777" w:rsidR="00677F1A" w:rsidRPr="002D0D00" w:rsidRDefault="00677F1A" w:rsidP="00A61122">
            <w:pPr>
              <w:jc w:val="both"/>
            </w:pPr>
            <w:r w:rsidRPr="002D0D00">
              <w:t>Combined with LP-WUS</w:t>
            </w:r>
          </w:p>
        </w:tc>
      </w:tr>
      <w:tr w:rsidR="00677F1A" w:rsidRPr="002D0D00" w14:paraId="51692476" w14:textId="77777777" w:rsidTr="00A61122">
        <w:tc>
          <w:tcPr>
            <w:tcW w:w="2820" w:type="dxa"/>
          </w:tcPr>
          <w:p w14:paraId="20612811" w14:textId="77777777" w:rsidR="00677F1A" w:rsidRPr="002D0D00" w:rsidRDefault="00677F1A" w:rsidP="00A61122">
            <w:pPr>
              <w:jc w:val="both"/>
            </w:pPr>
            <w:r w:rsidRPr="002D0D00">
              <w:t>LP-WUS (low power wake-up signal to UE) and LP-SS</w:t>
            </w:r>
          </w:p>
        </w:tc>
        <w:tc>
          <w:tcPr>
            <w:tcW w:w="2447" w:type="dxa"/>
          </w:tcPr>
          <w:p w14:paraId="4A4ADD4E" w14:textId="77777777" w:rsidR="00677F1A" w:rsidRPr="002D0D00" w:rsidRDefault="00677F1A" w:rsidP="00A61122">
            <w:pPr>
              <w:jc w:val="both"/>
            </w:pPr>
            <w:r w:rsidRPr="002D0D00">
              <w:t>LP-WUS/LP-SS for all RRC states</w:t>
            </w:r>
          </w:p>
        </w:tc>
        <w:tc>
          <w:tcPr>
            <w:tcW w:w="2128" w:type="dxa"/>
          </w:tcPr>
          <w:p w14:paraId="3518DDF7" w14:textId="77777777" w:rsidR="00677F1A" w:rsidRPr="002D0D00" w:rsidRDefault="00677F1A" w:rsidP="00A61122">
            <w:pPr>
              <w:jc w:val="both"/>
            </w:pPr>
            <w:r w:rsidRPr="002D0D00">
              <w:t>Compared to I-DRX, more than 90% UE power saving</w:t>
            </w:r>
          </w:p>
        </w:tc>
        <w:tc>
          <w:tcPr>
            <w:tcW w:w="2562" w:type="dxa"/>
          </w:tcPr>
          <w:p w14:paraId="16082466" w14:textId="77777777" w:rsidR="00677F1A" w:rsidRPr="002D0D00" w:rsidRDefault="00677F1A" w:rsidP="00A61122">
            <w:pPr>
              <w:jc w:val="both"/>
            </w:pPr>
            <w:r w:rsidRPr="002D0D00">
              <w:t xml:space="preserve">Yes, </w:t>
            </w:r>
          </w:p>
        </w:tc>
      </w:tr>
    </w:tbl>
    <w:p w14:paraId="49A8A0AD" w14:textId="77777777" w:rsidR="00677F1A" w:rsidRPr="002D0D00" w:rsidRDefault="00677F1A" w:rsidP="00677F1A">
      <w:pPr>
        <w:jc w:val="both"/>
        <w:rPr>
          <w:b/>
          <w:bCs/>
        </w:rPr>
      </w:pPr>
    </w:p>
    <w:p w14:paraId="2226B806" w14:textId="77777777" w:rsidR="00F30481" w:rsidRDefault="00677F1A" w:rsidP="00677F1A">
      <w:pPr>
        <w:jc w:val="both"/>
      </w:pPr>
      <w:r w:rsidRPr="002D0D00">
        <w:t xml:space="preserve">As we can see 5G has adopted various features for network and UE energy savings, and some functionalities/enhancements are targeting similar benefit(s). For example, LP-WUS in RRC_IDLE state may have similar functionality to paging early indication. OD-SSB may show similar aspects of energy saving to SSB periodicity adaptation and/or SSB-less cell. It is also notable that cell DTX/DRX may </w:t>
      </w:r>
      <w:r w:rsidR="004C0ED8">
        <w:t xml:space="preserve">potentially </w:t>
      </w:r>
      <w:r w:rsidRPr="002D0D00">
        <w:t xml:space="preserve">be combined with common signal adaptation. For example, we can consider no common signal transmission or sparser common signal transmission during DRX/DTX off duration. For 6G, a common framework of energy saving should be considered. </w:t>
      </w:r>
    </w:p>
    <w:p w14:paraId="6528F692" w14:textId="5C532DF7" w:rsidR="00677F1A" w:rsidRPr="002D0D00" w:rsidRDefault="00677F1A" w:rsidP="00677F1A">
      <w:pPr>
        <w:jc w:val="both"/>
      </w:pPr>
      <w:r w:rsidRPr="002D0D00">
        <w:t>In our view, based on potential benefits and simplicity, we propose to prioritize study on cell DTX/DRX and on-demand SSB/SIB1. Various periodicity adaptation and spatial/power domain adaptation may be considered in conjunction with cell DTX/DRX operation.</w:t>
      </w:r>
      <w:r w:rsidR="00EC56E8">
        <w:t xml:space="preserve"> More details are discussed in Section 2.3. </w:t>
      </w:r>
      <w:r w:rsidRPr="002D0D00">
        <w:t xml:space="preserve"> </w:t>
      </w:r>
    </w:p>
    <w:p w14:paraId="6F882431" w14:textId="59478A2C" w:rsidR="00677F1A" w:rsidRPr="002D0D00" w:rsidRDefault="00677F1A" w:rsidP="00677F1A">
      <w:pPr>
        <w:jc w:val="both"/>
      </w:pPr>
      <w:r w:rsidRPr="00B30732">
        <w:rPr>
          <w:b/>
          <w:bCs/>
        </w:rPr>
        <w:t xml:space="preserve">Proposal </w:t>
      </w:r>
      <w:r w:rsidR="000829E1">
        <w:rPr>
          <w:b/>
          <w:bCs/>
        </w:rPr>
        <w:t>1</w:t>
      </w:r>
      <w:r w:rsidRPr="00B30732">
        <w:rPr>
          <w:b/>
          <w:bCs/>
        </w:rPr>
        <w:t>:</w:t>
      </w:r>
      <w:r w:rsidRPr="002D0D00">
        <w:t xml:space="preserve"> </w:t>
      </w:r>
      <w:r w:rsidRPr="00B30732">
        <w:t xml:space="preserve">Cell DTX/DRX and on-demand SSB/SIB1 are prioritized in network energy saving in 6G. Consider a simplified/unified approach of common channel adaptation and spatial/power domain adaptation in a cell DTX/DRX framework. </w:t>
      </w:r>
    </w:p>
    <w:p w14:paraId="54E14DE2" w14:textId="1E4220BF" w:rsidR="00677F1A" w:rsidRPr="002D0D00" w:rsidRDefault="00677F1A" w:rsidP="00677F1A">
      <w:pPr>
        <w:jc w:val="both"/>
      </w:pPr>
      <w:r w:rsidRPr="002D0D00">
        <w:t>For UE power saving, in addition to LP-WUS/LP-SS, various techniques have been adopted in 5G in different releases as mentioned above. In our view, LP-WUS/LP-SS framework can be considered as a starting point for UE power saving, at least related to cell DTX/DRX and DRX. In addition to LP-WUS/LP-SS, additional benefits from various adaptation techniques would deserve evaluation to identify scenarios</w:t>
      </w:r>
      <w:r>
        <w:t xml:space="preserve"> and </w:t>
      </w:r>
      <w:r w:rsidRPr="002D0D00">
        <w:t>additional benefits. Particularly, scheduling enhancements (e.g., dynamic PDCCH monitoring adaptation and cross-slot scheduling) and MIMO layer adaptation should be considered.</w:t>
      </w:r>
      <w:r w:rsidR="000C1741">
        <w:t xml:space="preserve"> More details are discussed in Section 2.4. </w:t>
      </w:r>
      <w:r w:rsidRPr="002D0D00">
        <w:t xml:space="preserve">  </w:t>
      </w:r>
    </w:p>
    <w:p w14:paraId="6275A819" w14:textId="288C9E17" w:rsidR="00677F1A" w:rsidRPr="002D0D00" w:rsidRDefault="00677F1A" w:rsidP="00677F1A">
      <w:pPr>
        <w:jc w:val="both"/>
        <w:rPr>
          <w:b/>
          <w:bCs/>
          <w:i/>
          <w:iCs/>
        </w:rPr>
      </w:pPr>
      <w:r w:rsidRPr="00B30732">
        <w:rPr>
          <w:b/>
          <w:bCs/>
        </w:rPr>
        <w:t xml:space="preserve">Proposal </w:t>
      </w:r>
      <w:r w:rsidR="000829E1">
        <w:rPr>
          <w:b/>
          <w:bCs/>
        </w:rPr>
        <w:t>2</w:t>
      </w:r>
      <w:r w:rsidRPr="00B30732">
        <w:rPr>
          <w:b/>
          <w:bCs/>
        </w:rPr>
        <w:t>:</w:t>
      </w:r>
      <w:r w:rsidRPr="002D0D00">
        <w:rPr>
          <w:b/>
          <w:bCs/>
          <w:i/>
          <w:iCs/>
        </w:rPr>
        <w:t xml:space="preserve"> </w:t>
      </w:r>
      <w:r w:rsidRPr="00B30732">
        <w:t xml:space="preserve">Support LP-WUS framework for 6GR as baseline. Consider control channel monitoring adaptation and MIMO adaptation as well. </w:t>
      </w:r>
    </w:p>
    <w:p w14:paraId="56BEAE7B" w14:textId="0BA6A03F" w:rsidR="00677F1A" w:rsidRPr="002D0D00" w:rsidRDefault="00677F1A" w:rsidP="00677F1A">
      <w:pPr>
        <w:jc w:val="both"/>
      </w:pPr>
      <w:r w:rsidRPr="002D0D00">
        <w:t xml:space="preserve">In addition to </w:t>
      </w:r>
      <w:r>
        <w:t xml:space="preserve">the </w:t>
      </w:r>
      <w:r w:rsidRPr="002D0D00">
        <w:t xml:space="preserve">5G features proposed above, 6GR should consider new techniques for energy efficiency. One such technique is the adaption of a two-layer approach which minimizes always-on signals and is optimized for both UE and network energy efficiency. For example, the two-layer approach may consist of a basic layer with always on signals and an enhancement layer with on-demand signals. More details </w:t>
      </w:r>
      <w:r w:rsidR="000C1741">
        <w:t>are discussed in Section 2.5</w:t>
      </w:r>
      <w:r w:rsidRPr="002D0D00">
        <w:t>.</w:t>
      </w:r>
    </w:p>
    <w:p w14:paraId="6C3897FF" w14:textId="3599A59C" w:rsidR="00677F1A" w:rsidRPr="00B30732" w:rsidRDefault="00677F1A" w:rsidP="00677F1A">
      <w:pPr>
        <w:jc w:val="both"/>
      </w:pPr>
      <w:r w:rsidRPr="00B30732">
        <w:rPr>
          <w:b/>
          <w:bCs/>
        </w:rPr>
        <w:t xml:space="preserve">Proposal </w:t>
      </w:r>
      <w:r w:rsidR="000829E1">
        <w:rPr>
          <w:b/>
          <w:bCs/>
        </w:rPr>
        <w:t>3</w:t>
      </w:r>
      <w:r w:rsidRPr="00B30732">
        <w:rPr>
          <w:b/>
          <w:bCs/>
        </w:rPr>
        <w:t>:</w:t>
      </w:r>
      <w:r w:rsidRPr="002D0D00">
        <w:rPr>
          <w:b/>
          <w:bCs/>
          <w:i/>
          <w:iCs/>
        </w:rPr>
        <w:t xml:space="preserve"> </w:t>
      </w:r>
      <w:r w:rsidRPr="00B30732">
        <w:t xml:space="preserve">RAN1 to study a two-layer approach for 6GR where the two layers are: </w:t>
      </w:r>
    </w:p>
    <w:p w14:paraId="522C0061" w14:textId="77777777" w:rsidR="00677F1A" w:rsidRPr="00B30732" w:rsidRDefault="00677F1A" w:rsidP="00677F1A">
      <w:pPr>
        <w:pStyle w:val="ListParagraph"/>
        <w:numPr>
          <w:ilvl w:val="0"/>
          <w:numId w:val="29"/>
        </w:numPr>
        <w:jc w:val="both"/>
      </w:pPr>
      <w:r w:rsidRPr="00B30732">
        <w:t xml:space="preserve">Basic layer (e.g., supporting the always-on signals, for cell search)  </w:t>
      </w:r>
    </w:p>
    <w:p w14:paraId="7D17750F" w14:textId="77777777" w:rsidR="00677F1A" w:rsidRPr="00E85A67" w:rsidRDefault="00677F1A" w:rsidP="00677F1A">
      <w:pPr>
        <w:pStyle w:val="ListParagraph"/>
        <w:numPr>
          <w:ilvl w:val="0"/>
          <w:numId w:val="29"/>
        </w:numPr>
        <w:jc w:val="both"/>
        <w:rPr>
          <w:b/>
          <w:bCs/>
          <w:i/>
          <w:iCs/>
          <w:sz w:val="22"/>
          <w:szCs w:val="22"/>
        </w:rPr>
      </w:pPr>
      <w:r w:rsidRPr="00B30732">
        <w:t>Enhancement layer (e.g., supporting on-demand signals, for data</w:t>
      </w:r>
      <w:r w:rsidRPr="003A713D">
        <w:rPr>
          <w:b/>
          <w:bCs/>
        </w:rPr>
        <w:t>)</w:t>
      </w:r>
    </w:p>
    <w:p w14:paraId="5D6E8354" w14:textId="6B9A2C23" w:rsidR="001360E9" w:rsidRDefault="001360E9" w:rsidP="006A1CFF"/>
    <w:p w14:paraId="152E98FC" w14:textId="35784E31" w:rsidR="00B76D2E" w:rsidRDefault="001360E9" w:rsidP="006A1CFF">
      <w:r>
        <w:lastRenderedPageBreak/>
        <w:t xml:space="preserve">Energy efficiency is a </w:t>
      </w:r>
      <w:r w:rsidR="008531BB">
        <w:t xml:space="preserve">topic that touches many aspects of the 6GR design and in our </w:t>
      </w:r>
      <w:proofErr w:type="gramStart"/>
      <w:r w:rsidR="008531BB">
        <w:t>view</w:t>
      </w:r>
      <w:proofErr w:type="gramEnd"/>
      <w:r w:rsidR="008531BB">
        <w:t xml:space="preserve"> it is crucial that </w:t>
      </w:r>
      <w:r w:rsidR="00785F25">
        <w:t>6GR ensures that many energy efficiency and energy saving features are supported from day 1</w:t>
      </w:r>
      <w:r w:rsidR="000621A1">
        <w:t xml:space="preserve"> particularly considering that energy efficiency impacts</w:t>
      </w:r>
      <w:r w:rsidR="00B90F83">
        <w:t xml:space="preserve"> different RRC states of the UE.</w:t>
      </w:r>
      <w:r w:rsidR="000621A1">
        <w:t xml:space="preserve"> </w:t>
      </w:r>
      <w:r w:rsidR="00785F25">
        <w:t>One of the main drawbacks of some of the UE/NW energy saving features that were supported in 5G was their late standardization (i.e., after the first release of NR). Th</w:t>
      </w:r>
      <w:r w:rsidR="00DE0D73">
        <w:t xml:space="preserve">e timing of the standardization of those features lead to problems with backward compatibility and market </w:t>
      </w:r>
      <w:r w:rsidR="00872CC4">
        <w:t xml:space="preserve">adoption of those features. </w:t>
      </w:r>
      <w:r w:rsidR="000621A1">
        <w:t xml:space="preserve">Additionally, potential new techniques to further reduce energy consumption should be considered by </w:t>
      </w:r>
      <w:r w:rsidR="00146855">
        <w:t xml:space="preserve">ensuring the </w:t>
      </w:r>
      <w:r w:rsidR="000621A1">
        <w:t>design</w:t>
      </w:r>
      <w:r w:rsidR="00146855">
        <w:t xml:space="preserve"> of</w:t>
      </w:r>
      <w:r w:rsidR="000621A1">
        <w:t xml:space="preserve"> RRC idle/inactive state procedures </w:t>
      </w:r>
      <w:r w:rsidR="00146855">
        <w:t xml:space="preserve">are </w:t>
      </w:r>
      <w:r w:rsidR="000621A1">
        <w:t xml:space="preserve">forward compatible. </w:t>
      </w:r>
    </w:p>
    <w:p w14:paraId="440772E3" w14:textId="62730F90" w:rsidR="0050283F" w:rsidRDefault="00B76D2E" w:rsidP="006A1CFF">
      <w:r w:rsidRPr="00345118">
        <w:rPr>
          <w:b/>
          <w:bCs/>
        </w:rPr>
        <w:t xml:space="preserve">Proposal </w:t>
      </w:r>
      <w:r w:rsidR="00517BDF">
        <w:rPr>
          <w:b/>
          <w:bCs/>
        </w:rPr>
        <w:t>4</w:t>
      </w:r>
      <w:r>
        <w:t xml:space="preserve">: 6GR should support </w:t>
      </w:r>
      <w:r w:rsidR="0050283F">
        <w:t xml:space="preserve">energy efficiency and energy saving features from day 1. </w:t>
      </w:r>
    </w:p>
    <w:p w14:paraId="2265A384" w14:textId="3B656FFE" w:rsidR="0050283F" w:rsidRDefault="0050283F" w:rsidP="006A1CFF">
      <w:r>
        <w:t>With the above in mind</w:t>
      </w:r>
      <w:r w:rsidR="00103955">
        <w:t>,</w:t>
      </w:r>
      <w:r>
        <w:t xml:space="preserve"> the topic of energy efficiency is a critical part of the discussion for at least the following early 6GR study/discussion</w:t>
      </w:r>
      <w:r w:rsidR="00345118">
        <w:t xml:space="preserve"> topics</w:t>
      </w:r>
      <w:r w:rsidR="00626941">
        <w:t xml:space="preserve"> as shown in Figure 1</w:t>
      </w:r>
      <w:r>
        <w:t xml:space="preserve">: </w:t>
      </w:r>
    </w:p>
    <w:p w14:paraId="7E5ADC5A" w14:textId="58987428" w:rsidR="0073489D" w:rsidRDefault="0050283F" w:rsidP="0050283F">
      <w:pPr>
        <w:pStyle w:val="ListParagraph"/>
        <w:numPr>
          <w:ilvl w:val="0"/>
          <w:numId w:val="25"/>
        </w:numPr>
      </w:pPr>
      <w:r>
        <w:t xml:space="preserve">Initial access (including synchronization signal </w:t>
      </w:r>
      <w:r w:rsidR="00252EEA">
        <w:t xml:space="preserve">and system information </w:t>
      </w:r>
      <w:r>
        <w:t>design</w:t>
      </w:r>
      <w:r w:rsidR="00252EEA">
        <w:t>s</w:t>
      </w:r>
      <w:r>
        <w:t xml:space="preserve">) </w:t>
      </w:r>
    </w:p>
    <w:p w14:paraId="7A77EF9E" w14:textId="578D10EC" w:rsidR="0050283F" w:rsidRDefault="00EF4CF5" w:rsidP="0050283F">
      <w:pPr>
        <w:pStyle w:val="ListParagraph"/>
        <w:numPr>
          <w:ilvl w:val="0"/>
          <w:numId w:val="25"/>
        </w:numPr>
      </w:pPr>
      <w:r>
        <w:t xml:space="preserve">Physical layer control </w:t>
      </w:r>
    </w:p>
    <w:p w14:paraId="75656F74" w14:textId="7C9CE168" w:rsidR="00EF4CF5" w:rsidRDefault="00EF4CF5" w:rsidP="0050283F">
      <w:pPr>
        <w:pStyle w:val="ListParagraph"/>
        <w:numPr>
          <w:ilvl w:val="0"/>
          <w:numId w:val="25"/>
        </w:numPr>
      </w:pPr>
      <w:r>
        <w:t xml:space="preserve">Physical layer signals and channels </w:t>
      </w:r>
    </w:p>
    <w:p w14:paraId="3A4D0742" w14:textId="4F7AA631" w:rsidR="00EF4CF5" w:rsidRDefault="00EF4CF5" w:rsidP="0050283F">
      <w:pPr>
        <w:pStyle w:val="ListParagraph"/>
        <w:numPr>
          <w:ilvl w:val="0"/>
          <w:numId w:val="25"/>
        </w:numPr>
      </w:pPr>
      <w:r>
        <w:t xml:space="preserve">MIMO operation </w:t>
      </w:r>
    </w:p>
    <w:p w14:paraId="3ECC660D" w14:textId="6AEBB851" w:rsidR="00EF4CF5" w:rsidRDefault="00EF4CF5" w:rsidP="0050283F">
      <w:pPr>
        <w:pStyle w:val="ListParagraph"/>
        <w:numPr>
          <w:ilvl w:val="0"/>
          <w:numId w:val="25"/>
        </w:numPr>
      </w:pPr>
      <w:r>
        <w:t xml:space="preserve">Duplexing </w:t>
      </w:r>
    </w:p>
    <w:p w14:paraId="4CC23B9A" w14:textId="7328E27F" w:rsidR="00170AA8" w:rsidRDefault="00345118" w:rsidP="00170AA8">
      <w:r w:rsidRPr="00345118">
        <w:rPr>
          <w:b/>
          <w:bCs/>
        </w:rPr>
        <w:t xml:space="preserve">Proposal </w:t>
      </w:r>
      <w:r w:rsidR="00517BDF">
        <w:rPr>
          <w:b/>
          <w:bCs/>
        </w:rPr>
        <w:t>5</w:t>
      </w:r>
      <w:r>
        <w:t xml:space="preserve">: The study of the following topics should take energy efficiency into account as a critical KPI: </w:t>
      </w:r>
    </w:p>
    <w:p w14:paraId="286E4777" w14:textId="77777777" w:rsidR="00345118" w:rsidRDefault="00345118" w:rsidP="00345118">
      <w:pPr>
        <w:pStyle w:val="ListParagraph"/>
        <w:numPr>
          <w:ilvl w:val="0"/>
          <w:numId w:val="25"/>
        </w:numPr>
      </w:pPr>
      <w:r>
        <w:t xml:space="preserve">Initial access (including synchronization signal and system information designs) </w:t>
      </w:r>
    </w:p>
    <w:p w14:paraId="29B86039" w14:textId="77777777" w:rsidR="00345118" w:rsidRDefault="00345118" w:rsidP="00345118">
      <w:pPr>
        <w:pStyle w:val="ListParagraph"/>
        <w:numPr>
          <w:ilvl w:val="0"/>
          <w:numId w:val="25"/>
        </w:numPr>
      </w:pPr>
      <w:r>
        <w:t xml:space="preserve">Physical layer control </w:t>
      </w:r>
    </w:p>
    <w:p w14:paraId="215022D5" w14:textId="77777777" w:rsidR="00345118" w:rsidRDefault="00345118" w:rsidP="00345118">
      <w:pPr>
        <w:pStyle w:val="ListParagraph"/>
        <w:numPr>
          <w:ilvl w:val="0"/>
          <w:numId w:val="25"/>
        </w:numPr>
      </w:pPr>
      <w:r>
        <w:t xml:space="preserve">Physical layer signals and channels </w:t>
      </w:r>
    </w:p>
    <w:p w14:paraId="1A54FABB" w14:textId="77777777" w:rsidR="00345118" w:rsidRDefault="00345118" w:rsidP="00345118">
      <w:pPr>
        <w:pStyle w:val="ListParagraph"/>
        <w:numPr>
          <w:ilvl w:val="0"/>
          <w:numId w:val="25"/>
        </w:numPr>
      </w:pPr>
      <w:r>
        <w:t xml:space="preserve">MIMO operation </w:t>
      </w:r>
    </w:p>
    <w:p w14:paraId="492397FF" w14:textId="77777777" w:rsidR="00345118" w:rsidRDefault="00345118" w:rsidP="00345118">
      <w:pPr>
        <w:pStyle w:val="ListParagraph"/>
        <w:numPr>
          <w:ilvl w:val="0"/>
          <w:numId w:val="25"/>
        </w:numPr>
      </w:pPr>
      <w:r>
        <w:t xml:space="preserve">Duplexing </w:t>
      </w:r>
    </w:p>
    <w:p w14:paraId="11631FAD" w14:textId="3574EA21" w:rsidR="00345118" w:rsidRDefault="00E61B96" w:rsidP="00774CC1">
      <w:pPr>
        <w:jc w:val="center"/>
      </w:pPr>
      <w:r>
        <w:rPr>
          <w:noProof/>
        </w:rPr>
        <w:object w:dxaOrig="13820" w:dyaOrig="10081" w14:anchorId="59F00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75pt;height:287.25pt;mso-width-percent:0;mso-height-percent:0;mso-width-percent:0;mso-height-percent:0" o:ole="">
            <v:imagedata r:id="rId13" o:title=""/>
          </v:shape>
          <o:OLEObject Type="Embed" ProgID="Visio.Drawing.15" ShapeID="_x0000_i1025" DrawAspect="Content" ObjectID="_1824012124" r:id="rId14"/>
        </w:object>
      </w:r>
    </w:p>
    <w:p w14:paraId="7347BBB6" w14:textId="3E9A26FF" w:rsidR="00DD29F8" w:rsidRDefault="00DD29F8" w:rsidP="00AB69EC">
      <w:pPr>
        <w:jc w:val="center"/>
      </w:pPr>
      <w:r w:rsidRPr="00AB69EC">
        <w:t>Figure 1. Design principles for energy effi</w:t>
      </w:r>
      <w:r w:rsidR="00AB69EC" w:rsidRPr="00AB69EC">
        <w:t>cient 6GR.</w:t>
      </w:r>
    </w:p>
    <w:p w14:paraId="380F4938" w14:textId="27CBA55A" w:rsidR="002C7B43" w:rsidRPr="00DA08E0" w:rsidRDefault="00D224C2" w:rsidP="002C7B43">
      <w:r>
        <w:t xml:space="preserve">During RAN1#122 </w:t>
      </w:r>
      <w:r w:rsidR="004A012D">
        <w:t xml:space="preserve">there were discussions on overcoming some of the challenges faced by 5G UE power saving and NES features. One such direction discussed was having Day 1 </w:t>
      </w:r>
      <w:r w:rsidR="00637CBA">
        <w:t>features (e.g., mandatory features) to target UE and network energy efficiency. In [</w:t>
      </w:r>
      <w:r w:rsidR="0079745B">
        <w:t>7</w:t>
      </w:r>
      <w:r w:rsidR="00637CBA">
        <w:t xml:space="preserve">] the following proposal was </w:t>
      </w:r>
      <w:r w:rsidR="002C7B43">
        <w:t xml:space="preserve">made: </w:t>
      </w:r>
    </w:p>
    <w:tbl>
      <w:tblPr>
        <w:tblStyle w:val="TableGrid"/>
        <w:tblW w:w="0" w:type="auto"/>
        <w:tblLook w:val="04A0" w:firstRow="1" w:lastRow="0" w:firstColumn="1" w:lastColumn="0" w:noHBand="0" w:noVBand="1"/>
      </w:tblPr>
      <w:tblGrid>
        <w:gridCol w:w="9350"/>
      </w:tblGrid>
      <w:tr w:rsidR="000921B1" w14:paraId="4BC18D3E" w14:textId="77777777" w:rsidTr="00A61122">
        <w:tc>
          <w:tcPr>
            <w:tcW w:w="9350" w:type="dxa"/>
          </w:tcPr>
          <w:p w14:paraId="2C62CC20" w14:textId="77777777" w:rsidR="000921B1" w:rsidRDefault="000921B1" w:rsidP="000921B1">
            <w:pPr>
              <w:pStyle w:val="Caption"/>
            </w:pPr>
            <w:r>
              <w:lastRenderedPageBreak/>
              <w:t xml:space="preserve">FL Proposal </w:t>
            </w:r>
            <w:r>
              <w:fldChar w:fldCharType="begin"/>
            </w:r>
            <w:r>
              <w:instrText>STYLEREF 2 \s</w:instrText>
            </w:r>
            <w:r>
              <w:fldChar w:fldCharType="separate"/>
            </w:r>
            <w:r>
              <w:rPr>
                <w:noProof/>
              </w:rPr>
              <w:t>2.1</w:t>
            </w:r>
            <w:r>
              <w:fldChar w:fldCharType="end"/>
            </w:r>
            <w:r>
              <w:noBreakHyphen/>
            </w:r>
            <w:r>
              <w:fldChar w:fldCharType="begin"/>
            </w:r>
            <w:r>
              <w:instrText xml:space="preserve"> SEQ FL_Proposal \* ARABIC </w:instrText>
            </w:r>
            <w:r>
              <w:fldChar w:fldCharType="separate"/>
            </w:r>
            <w:r>
              <w:rPr>
                <w:noProof/>
              </w:rPr>
              <w:t>6</w:t>
            </w:r>
            <w:r>
              <w:fldChar w:fldCharType="end"/>
            </w:r>
            <w:r>
              <w:t>:</w:t>
            </w:r>
          </w:p>
          <w:p w14:paraId="22F27D67" w14:textId="77602299" w:rsidR="000921B1" w:rsidRPr="000921B1" w:rsidRDefault="000921B1" w:rsidP="000921B1">
            <w:pPr>
              <w:rPr>
                <w:lang w:eastAsia="en-GB"/>
              </w:rPr>
            </w:pPr>
            <w:r w:rsidRPr="00DA08E0">
              <w:rPr>
                <w:b/>
                <w:bCs/>
                <w:lang w:eastAsia="en-GB"/>
              </w:rPr>
              <w:t xml:space="preserve">RAN1 to </w:t>
            </w:r>
            <w:r>
              <w:rPr>
                <w:b/>
                <w:bCs/>
                <w:lang w:eastAsia="en-GB"/>
              </w:rPr>
              <w:t>define</w:t>
            </w:r>
            <w:r w:rsidRPr="00DA08E0">
              <w:rPr>
                <w:b/>
                <w:bCs/>
                <w:lang w:eastAsia="en-GB"/>
              </w:rPr>
              <w:t xml:space="preserve"> energy efficiency features from Day 1 to maximize energy </w:t>
            </w:r>
            <w:r>
              <w:rPr>
                <w:b/>
                <w:bCs/>
                <w:lang w:eastAsia="en-GB"/>
              </w:rPr>
              <w:t>savings</w:t>
            </w:r>
            <w:r w:rsidRPr="00DA08E0">
              <w:rPr>
                <w:b/>
                <w:bCs/>
                <w:lang w:eastAsia="en-GB"/>
              </w:rPr>
              <w:t>.</w:t>
            </w:r>
          </w:p>
        </w:tc>
      </w:tr>
    </w:tbl>
    <w:p w14:paraId="44DDC76F" w14:textId="77777777" w:rsidR="002C7B43" w:rsidRDefault="002C7B43" w:rsidP="00D224C2"/>
    <w:p w14:paraId="68E19AC1" w14:textId="02862484" w:rsidR="009D75FF" w:rsidRDefault="003D7C61" w:rsidP="00F733EA">
      <w:r>
        <w:t>As discussed above</w:t>
      </w:r>
      <w:r w:rsidR="00AC7CF6">
        <w:t>, we support the intention of the proposal as energy efficiency features should be a pilar of 6GR. With that said we observed the discussion becoming contentious and feel that RAN1 should dedicate their energy to studying and evaluating specific techniques</w:t>
      </w:r>
      <w:r w:rsidR="009D75FF">
        <w:t xml:space="preserve">. The discussion on feature (and what is mandatory vs optional) can come </w:t>
      </w:r>
      <w:proofErr w:type="gramStart"/>
      <w:r w:rsidR="009D75FF">
        <w:t>later on</w:t>
      </w:r>
      <w:proofErr w:type="gramEnd"/>
      <w:r w:rsidR="009D75FF">
        <w:t xml:space="preserve">. </w:t>
      </w:r>
    </w:p>
    <w:p w14:paraId="736D8455" w14:textId="6F339186" w:rsidR="00F733EA" w:rsidRPr="00AB69EC" w:rsidRDefault="009D75FF" w:rsidP="00F733EA">
      <w:r w:rsidRPr="00E852DE">
        <w:rPr>
          <w:b/>
          <w:bCs/>
        </w:rPr>
        <w:t xml:space="preserve">Proposal </w:t>
      </w:r>
      <w:r w:rsidR="003D7C61">
        <w:rPr>
          <w:b/>
          <w:bCs/>
        </w:rPr>
        <w:t>6</w:t>
      </w:r>
      <w:r>
        <w:t xml:space="preserve">: RAN1 to postpone discussion on energy efficiency features until </w:t>
      </w:r>
      <w:r w:rsidR="00E852DE">
        <w:t xml:space="preserve">a later point in the study. </w:t>
      </w:r>
      <w:r w:rsidR="00AC7CF6">
        <w:t xml:space="preserve"> </w:t>
      </w:r>
    </w:p>
    <w:p w14:paraId="26ACAFCD" w14:textId="384BCDB6" w:rsidR="00F45735" w:rsidRDefault="00F45735" w:rsidP="00F45735">
      <w:pPr>
        <w:pStyle w:val="Heading2"/>
        <w:ind w:left="576"/>
      </w:pPr>
      <w:r>
        <w:t xml:space="preserve">Evaluations of Energy Efficiency in 6GR  </w:t>
      </w:r>
    </w:p>
    <w:p w14:paraId="70FF83AB" w14:textId="0AA0480C" w:rsidR="000F5053" w:rsidRPr="000F5053" w:rsidRDefault="000F5053" w:rsidP="000F5053">
      <w:pPr>
        <w:pStyle w:val="Heading3"/>
      </w:pPr>
      <w:r>
        <w:t xml:space="preserve">Evaluation Assumptions and Methodology  </w:t>
      </w:r>
    </w:p>
    <w:p w14:paraId="41733914" w14:textId="1F38D595" w:rsidR="009458B7" w:rsidRDefault="0023411D" w:rsidP="00170AA8">
      <w:r>
        <w:t xml:space="preserve">One important aspect to discuss is how to evaluate the performance of various 6GR energy efficiency techniques. </w:t>
      </w:r>
      <w:r w:rsidR="00A35ED4">
        <w:t xml:space="preserve">Over the course of the 5G releases, 3GPP has completed many evaluations related to energy efficiency. </w:t>
      </w:r>
      <w:r w:rsidR="009C72DC">
        <w:t>During the Rel-18 SI on NES</w:t>
      </w:r>
      <w:r w:rsidR="00FF5D1F">
        <w:t>,</w:t>
      </w:r>
      <w:r w:rsidR="00C82540">
        <w:t xml:space="preserve"> simulations were performed to evaluate a variety of</w:t>
      </w:r>
      <w:r w:rsidR="009C72DC">
        <w:t xml:space="preserve"> </w:t>
      </w:r>
      <w:r w:rsidR="00C82540">
        <w:t xml:space="preserve">NES techniques. </w:t>
      </w:r>
      <w:r w:rsidR="007B2898">
        <w:t>In Rel-16</w:t>
      </w:r>
      <w:r w:rsidR="00FF5D1F">
        <w:t>,</w:t>
      </w:r>
      <w:r w:rsidR="007B2898">
        <w:t xml:space="preserve"> </w:t>
      </w:r>
      <w:r w:rsidR="00953159">
        <w:t>evaluations were performed for the UE power saving study and more evaluations were conducted during Rel-18 during the study for LP-WUS</w:t>
      </w:r>
      <w:r w:rsidR="00D92661">
        <w:t xml:space="preserve"> in TR 38.869</w:t>
      </w:r>
      <w:r w:rsidR="00953159">
        <w:t xml:space="preserve">. While these prior </w:t>
      </w:r>
      <w:r w:rsidR="009A5CB3">
        <w:t>evaluations may be helpful reference points for the 6GR study</w:t>
      </w:r>
      <w:r w:rsidR="00962164">
        <w:t>,</w:t>
      </w:r>
      <w:r w:rsidR="009A5CB3">
        <w:t xml:space="preserve"> we would like to highlight that these evaluations were all performed with varying assumptions and configurations which </w:t>
      </w:r>
      <w:r w:rsidR="008D2C61">
        <w:t>it problematic to directly reuse them for</w:t>
      </w:r>
      <w:r w:rsidR="009A5CB3">
        <w:t xml:space="preserve"> 6GR. </w:t>
      </w:r>
      <w:r w:rsidR="00EF54BF">
        <w:t xml:space="preserve">For example, </w:t>
      </w:r>
      <w:r w:rsidR="00D80675">
        <w:t>different assumptions on</w:t>
      </w:r>
      <w:r w:rsidR="007D3F9B">
        <w:t xml:space="preserve"> at least</w:t>
      </w:r>
      <w:r w:rsidR="00D80675">
        <w:t xml:space="preserve"> the RRC state, the DRX configuration, the carrier frequency, SCS,</w:t>
      </w:r>
      <w:r w:rsidR="007D3F9B">
        <w:t xml:space="preserve"> and</w:t>
      </w:r>
      <w:r w:rsidR="0070129A">
        <w:t xml:space="preserve"> traffic model</w:t>
      </w:r>
      <w:r w:rsidR="007D3F9B">
        <w:t xml:space="preserve"> can be observed by comparing </w:t>
      </w:r>
      <w:r w:rsidR="008377D0">
        <w:t xml:space="preserve">the </w:t>
      </w:r>
      <w:r w:rsidR="009458B7">
        <w:t>evaluation</w:t>
      </w:r>
      <w:r w:rsidR="008377D0">
        <w:t xml:space="preserve"> </w:t>
      </w:r>
      <w:r w:rsidR="009458B7">
        <w:t>assumptions</w:t>
      </w:r>
      <w:r w:rsidR="008377D0">
        <w:t xml:space="preserve"> of TR 38.840</w:t>
      </w:r>
      <w:r w:rsidR="00922522">
        <w:t xml:space="preserve"> (Section 8.1)</w:t>
      </w:r>
      <w:r w:rsidR="008377D0">
        <w:t>, TR 38.869 (Section 6.2), and TR 38.864</w:t>
      </w:r>
      <w:r w:rsidR="0068744B">
        <w:t xml:space="preserve"> (Annex B). </w:t>
      </w:r>
      <w:r w:rsidR="00EF54BF">
        <w:t xml:space="preserve"> </w:t>
      </w:r>
    </w:p>
    <w:p w14:paraId="2CA50A75" w14:textId="2862BD04" w:rsidR="00355AC6" w:rsidRDefault="009458B7" w:rsidP="00170AA8">
      <w:r w:rsidRPr="00D22130">
        <w:rPr>
          <w:b/>
          <w:bCs/>
        </w:rPr>
        <w:t xml:space="preserve">Observation </w:t>
      </w:r>
      <w:r w:rsidR="003D7C61">
        <w:rPr>
          <w:b/>
          <w:bCs/>
        </w:rPr>
        <w:t>1</w:t>
      </w:r>
      <w:r>
        <w:t xml:space="preserve">: The prior energy efficiency studies performed by 3GPP </w:t>
      </w:r>
      <w:r w:rsidR="00355AC6">
        <w:t>have differ</w:t>
      </w:r>
      <w:r w:rsidR="008D2C61">
        <w:t>ent</w:t>
      </w:r>
      <w:r w:rsidR="00355AC6">
        <w:t xml:space="preserve"> evaluation assumptions and methodologies as well as varying baselines. </w:t>
      </w:r>
    </w:p>
    <w:p w14:paraId="6B4F0CC4" w14:textId="664909E4" w:rsidR="00201F2C" w:rsidRDefault="00201F2C" w:rsidP="00170AA8">
      <w:r>
        <w:t xml:space="preserve">In addition, 6GR has new characteristics and may have quite different baseline features compared with 5G NR which </w:t>
      </w:r>
      <w:r w:rsidR="00940EBE">
        <w:t xml:space="preserve">means that the evaluation results of 5G NR may not necessarily hold for 6GR. For example, </w:t>
      </w:r>
      <w:r w:rsidR="00BF173A">
        <w:t xml:space="preserve">6GR </w:t>
      </w:r>
      <w:r w:rsidR="009A5AD8">
        <w:t xml:space="preserve">includes the study of new frequency ranges (e.g., around </w:t>
      </w:r>
      <w:r w:rsidR="008D2C61">
        <w:t>7</w:t>
      </w:r>
      <w:r w:rsidR="009A5AD8">
        <w:t xml:space="preserve"> GHz)</w:t>
      </w:r>
      <w:r w:rsidR="00962164">
        <w:t xml:space="preserve">, which would lead </w:t>
      </w:r>
      <w:r w:rsidR="00EC2E24">
        <w:t xml:space="preserve">to </w:t>
      </w:r>
      <w:r w:rsidR="00962164">
        <w:t xml:space="preserve">different antenna configurations to focus </w:t>
      </w:r>
      <w:r w:rsidR="00EC2E24">
        <w:t>on during</w:t>
      </w:r>
      <w:r w:rsidR="00962164">
        <w:t xml:space="preserve"> evaluation</w:t>
      </w:r>
      <w:r w:rsidR="00977478">
        <w:t xml:space="preserve">. 3GPP should ensure (as much as possible) that energy efficiency features for 6GR apply also to the new spectrum for 6GR. </w:t>
      </w:r>
    </w:p>
    <w:p w14:paraId="66AA997D" w14:textId="6EFA0C41" w:rsidR="002A313D" w:rsidRDefault="002A313D" w:rsidP="00170AA8">
      <w:r w:rsidRPr="002A313D">
        <w:rPr>
          <w:b/>
          <w:bCs/>
        </w:rPr>
        <w:t xml:space="preserve">Observation </w:t>
      </w:r>
      <w:r w:rsidR="003D7C61">
        <w:rPr>
          <w:b/>
          <w:bCs/>
        </w:rPr>
        <w:t>2</w:t>
      </w:r>
      <w:r>
        <w:t xml:space="preserve">: New spectrum for 6GR should be considered as part of the energy efficiency study. </w:t>
      </w:r>
    </w:p>
    <w:p w14:paraId="253F47EF" w14:textId="6F5559C6" w:rsidR="00E76CC1" w:rsidRDefault="00355AC6" w:rsidP="00170AA8">
      <w:r>
        <w:t xml:space="preserve">We feel that one of the first steps in the 6GR study is to </w:t>
      </w:r>
      <w:r w:rsidR="00FF6911">
        <w:t xml:space="preserve">agree on a baseline for evaluation against and this seems aligned with the SID. In addition, we think that RAN1 should discuss the evaluation assumptions for energy efficiency and </w:t>
      </w:r>
      <w:r w:rsidR="00E76CC1">
        <w:t>st</w:t>
      </w:r>
      <w:r w:rsidR="00774CC1">
        <w:t>r</w:t>
      </w:r>
      <w:r w:rsidR="00E76CC1">
        <w:t>ive to have both a common methodology and evaluation assumptions.</w:t>
      </w:r>
      <w:r w:rsidR="00583022">
        <w:t xml:space="preserve"> This will enable</w:t>
      </w:r>
      <w:r w:rsidR="00D22130">
        <w:t xml:space="preserve"> 3GPP to select the best features to jointly optimize the </w:t>
      </w:r>
      <w:r w:rsidR="00840EEB">
        <w:t xml:space="preserve">energy efficiency </w:t>
      </w:r>
      <w:r w:rsidR="00BF5E0E">
        <w:t xml:space="preserve">across both the device and the network. </w:t>
      </w:r>
      <w:r w:rsidR="00E76CC1">
        <w:t xml:space="preserve"> </w:t>
      </w:r>
    </w:p>
    <w:p w14:paraId="379931A2" w14:textId="09B51699" w:rsidR="00BF5E0E" w:rsidRDefault="00E76CC1" w:rsidP="00170AA8">
      <w:r w:rsidRPr="00D22130">
        <w:rPr>
          <w:b/>
          <w:bCs/>
        </w:rPr>
        <w:t xml:space="preserve">Proposal </w:t>
      </w:r>
      <w:r w:rsidR="003D7C61">
        <w:rPr>
          <w:b/>
          <w:bCs/>
        </w:rPr>
        <w:t>7</w:t>
      </w:r>
      <w:r>
        <w:t>: RAN1 should discuss evaluation assumptions for energy efficacy and st</w:t>
      </w:r>
      <w:r w:rsidR="008D2C61">
        <w:t>r</w:t>
      </w:r>
      <w:r>
        <w:t xml:space="preserve">ive for </w:t>
      </w:r>
      <w:r w:rsidR="00583022">
        <w:t>common evaluation assumptions</w:t>
      </w:r>
      <w:r w:rsidR="00095397">
        <w:t xml:space="preserve"> (e.g., baseline setting(s))</w:t>
      </w:r>
      <w:r>
        <w:t xml:space="preserve"> for all energy efficiency</w:t>
      </w:r>
      <w:r w:rsidR="00583022">
        <w:t xml:space="preserve"> items (e.g., both NES and UE power saving). </w:t>
      </w:r>
      <w:r>
        <w:t xml:space="preserve">  </w:t>
      </w:r>
      <w:r w:rsidR="00355AC6">
        <w:t xml:space="preserve"> </w:t>
      </w:r>
      <w:r w:rsidR="00953159">
        <w:t xml:space="preserve"> </w:t>
      </w:r>
    </w:p>
    <w:p w14:paraId="7BAE1A87" w14:textId="2F930A61" w:rsidR="00F62155" w:rsidRDefault="00F62155" w:rsidP="00F62155">
      <w:pPr>
        <w:spacing w:after="120"/>
        <w:ind w:right="-96"/>
        <w:jc w:val="both"/>
        <w:rPr>
          <w:lang w:val="en-US" w:eastAsia="ja-JP"/>
        </w:rPr>
      </w:pPr>
      <w:r>
        <w:rPr>
          <w:lang w:val="en-US" w:eastAsia="ja-JP"/>
        </w:rPr>
        <w:t>During RAN1#122</w:t>
      </w:r>
      <w:r w:rsidR="0081136C">
        <w:rPr>
          <w:lang w:val="en-US" w:eastAsia="ja-JP"/>
        </w:rPr>
        <w:t xml:space="preserve"> and RAN1#122-bis</w:t>
      </w:r>
      <w:r>
        <w:rPr>
          <w:lang w:val="en-US" w:eastAsia="ja-JP"/>
        </w:rPr>
        <w:t xml:space="preserve"> the following agreements on energy efficiency </w:t>
      </w:r>
      <w:r w:rsidR="0081136C">
        <w:rPr>
          <w:lang w:val="en-US" w:eastAsia="ja-JP"/>
        </w:rPr>
        <w:t xml:space="preserve">evaluations </w:t>
      </w:r>
      <w:r>
        <w:rPr>
          <w:lang w:val="en-US" w:eastAsia="ja-JP"/>
        </w:rPr>
        <w:t xml:space="preserve">were reached: </w:t>
      </w:r>
    </w:p>
    <w:tbl>
      <w:tblPr>
        <w:tblStyle w:val="TableGrid"/>
        <w:tblW w:w="0" w:type="auto"/>
        <w:tblLook w:val="04A0" w:firstRow="1" w:lastRow="0" w:firstColumn="1" w:lastColumn="0" w:noHBand="0" w:noVBand="1"/>
      </w:tblPr>
      <w:tblGrid>
        <w:gridCol w:w="9350"/>
      </w:tblGrid>
      <w:tr w:rsidR="00F62155" w14:paraId="35C1F710" w14:textId="77777777" w:rsidTr="00A61122">
        <w:tc>
          <w:tcPr>
            <w:tcW w:w="9350" w:type="dxa"/>
          </w:tcPr>
          <w:p w14:paraId="613C97F7" w14:textId="77777777" w:rsidR="00F62155" w:rsidRPr="00DD7CC0" w:rsidRDefault="00F62155" w:rsidP="00A61122">
            <w:pPr>
              <w:rPr>
                <w:rFonts w:eastAsia="DengXian"/>
                <w:highlight w:val="green"/>
                <w:lang w:eastAsia="zh-CN"/>
              </w:rPr>
            </w:pPr>
            <w:r w:rsidRPr="00DD7CC0">
              <w:rPr>
                <w:rFonts w:eastAsia="DengXian" w:hint="eastAsia"/>
                <w:highlight w:val="green"/>
                <w:lang w:eastAsia="zh-CN"/>
              </w:rPr>
              <w:t>Agreement</w:t>
            </w:r>
          </w:p>
          <w:p w14:paraId="6C9EC05C" w14:textId="77777777" w:rsidR="00F62155" w:rsidRPr="003D4FB8" w:rsidRDefault="00F62155" w:rsidP="00A61122">
            <w:pPr>
              <w:rPr>
                <w:rFonts w:eastAsia="Times New Roman"/>
              </w:rPr>
            </w:pPr>
            <w:r w:rsidRPr="003D4FB8">
              <w:rPr>
                <w:rFonts w:eastAsia="Times New Roman"/>
              </w:rPr>
              <w:t>Study how to reuse and update reference configurations in TR 38.864 for 6G BS.</w:t>
            </w:r>
          </w:p>
          <w:p w14:paraId="21467D43" w14:textId="77777777" w:rsidR="00F62155" w:rsidRPr="00605FFE" w:rsidRDefault="00F62155" w:rsidP="00A61122">
            <w:pPr>
              <w:rPr>
                <w:rFonts w:eastAsia="DengXian"/>
                <w:lang w:eastAsia="zh-CN"/>
              </w:rPr>
            </w:pPr>
          </w:p>
          <w:p w14:paraId="2840464A" w14:textId="77777777" w:rsidR="00F62155" w:rsidRPr="00605FFE" w:rsidRDefault="00F62155" w:rsidP="00A61122">
            <w:pPr>
              <w:rPr>
                <w:rFonts w:eastAsia="Times New Roman"/>
                <w:highlight w:val="green"/>
              </w:rPr>
            </w:pPr>
            <w:r w:rsidRPr="00605FFE">
              <w:rPr>
                <w:rFonts w:eastAsia="Times New Roman" w:hint="eastAsia"/>
                <w:highlight w:val="green"/>
              </w:rPr>
              <w:t>Agreement</w:t>
            </w:r>
          </w:p>
          <w:p w14:paraId="44D53B48" w14:textId="77777777" w:rsidR="00F62155" w:rsidRPr="00605FFE" w:rsidRDefault="00F62155" w:rsidP="00A61122">
            <w:pPr>
              <w:rPr>
                <w:rFonts w:eastAsia="Times New Roman"/>
              </w:rPr>
            </w:pPr>
            <w:r w:rsidRPr="00605FFE">
              <w:rPr>
                <w:rFonts w:eastAsia="Times New Roman"/>
              </w:rPr>
              <w:t xml:space="preserve">Study </w:t>
            </w:r>
            <w:r w:rsidRPr="00605FFE">
              <w:rPr>
                <w:rFonts w:eastAsia="Times New Roman" w:hint="eastAsia"/>
              </w:rPr>
              <w:t xml:space="preserve">how/whether to reuse </w:t>
            </w:r>
            <w:r>
              <w:rPr>
                <w:rFonts w:eastAsia="DengXian" w:hint="eastAsia"/>
                <w:lang w:eastAsia="zh-CN"/>
              </w:rPr>
              <w:t xml:space="preserve">or </w:t>
            </w:r>
            <w:r w:rsidRPr="00605FFE">
              <w:rPr>
                <w:rFonts w:eastAsia="Times New Roman" w:hint="eastAsia"/>
              </w:rPr>
              <w:t xml:space="preserve">update </w:t>
            </w:r>
            <w:r w:rsidRPr="00605FFE">
              <w:rPr>
                <w:rFonts w:eastAsia="Times New Roman"/>
              </w:rPr>
              <w:t>the power model in TR 38.864 for evaluating BS power consumption for 6G BS.</w:t>
            </w:r>
          </w:p>
          <w:p w14:paraId="43500E0D" w14:textId="77777777" w:rsidR="00F62155" w:rsidRPr="002E49E1" w:rsidRDefault="00F62155" w:rsidP="00A61122">
            <w:pPr>
              <w:rPr>
                <w:rFonts w:eastAsia="Times New Roman"/>
                <w:highlight w:val="green"/>
              </w:rPr>
            </w:pPr>
            <w:r w:rsidRPr="002E49E1">
              <w:rPr>
                <w:rFonts w:eastAsia="Times New Roman" w:hint="eastAsia"/>
                <w:highlight w:val="green"/>
              </w:rPr>
              <w:t>Agreement</w:t>
            </w:r>
          </w:p>
          <w:p w14:paraId="7137DAD7" w14:textId="77777777" w:rsidR="00F62155" w:rsidRPr="002E49E1" w:rsidRDefault="00F62155" w:rsidP="00A61122">
            <w:pPr>
              <w:numPr>
                <w:ilvl w:val="0"/>
                <w:numId w:val="33"/>
              </w:numPr>
              <w:overflowPunct/>
              <w:autoSpaceDE/>
              <w:autoSpaceDN/>
              <w:adjustRightInd/>
              <w:spacing w:after="0"/>
              <w:textAlignment w:val="auto"/>
              <w:rPr>
                <w:rFonts w:eastAsia="Times New Roman"/>
              </w:rPr>
            </w:pPr>
            <w:r w:rsidRPr="002E49E1">
              <w:rPr>
                <w:rFonts w:eastAsia="Times New Roman"/>
              </w:rPr>
              <w:t>Study metric(s) for UE energy efficiency.</w:t>
            </w:r>
          </w:p>
          <w:p w14:paraId="06D36D4F" w14:textId="77777777" w:rsidR="00F62155" w:rsidRPr="002E49E1" w:rsidRDefault="00F62155" w:rsidP="00A61122">
            <w:pPr>
              <w:numPr>
                <w:ilvl w:val="0"/>
                <w:numId w:val="33"/>
              </w:numPr>
              <w:overflowPunct/>
              <w:autoSpaceDE/>
              <w:autoSpaceDN/>
              <w:adjustRightInd/>
              <w:spacing w:after="0"/>
              <w:textAlignment w:val="auto"/>
              <w:rPr>
                <w:rFonts w:eastAsia="Times New Roman"/>
              </w:rPr>
            </w:pPr>
            <w:r w:rsidRPr="002E49E1">
              <w:rPr>
                <w:rFonts w:eastAsia="Times New Roman"/>
              </w:rPr>
              <w:lastRenderedPageBreak/>
              <w:t>Study metric(s) for BS energy efficiency.</w:t>
            </w:r>
          </w:p>
          <w:p w14:paraId="78152545" w14:textId="77777777" w:rsidR="00F62155" w:rsidRDefault="00F62155" w:rsidP="00A61122">
            <w:pPr>
              <w:rPr>
                <w:rFonts w:eastAsia="DengXian"/>
                <w:i/>
                <w:iCs/>
                <w:lang w:eastAsia="zh-CN"/>
              </w:rPr>
            </w:pPr>
          </w:p>
          <w:p w14:paraId="5E43C366" w14:textId="77777777" w:rsidR="00F62155" w:rsidRPr="002E49E1" w:rsidRDefault="00F62155" w:rsidP="00A61122">
            <w:pPr>
              <w:rPr>
                <w:rFonts w:eastAsia="Times New Roman"/>
                <w:highlight w:val="green"/>
              </w:rPr>
            </w:pPr>
            <w:r w:rsidRPr="002E49E1">
              <w:rPr>
                <w:rFonts w:eastAsia="Times New Roman" w:hint="eastAsia"/>
                <w:highlight w:val="green"/>
              </w:rPr>
              <w:t>Agreement</w:t>
            </w:r>
          </w:p>
          <w:p w14:paraId="68ABF94B" w14:textId="77777777" w:rsidR="00F62155" w:rsidRPr="002E49E1" w:rsidRDefault="00F62155" w:rsidP="00A61122">
            <w:pPr>
              <w:rPr>
                <w:rFonts w:eastAsia="Times New Roman"/>
              </w:rPr>
            </w:pPr>
            <w:r w:rsidRPr="002E49E1">
              <w:rPr>
                <w:rFonts w:eastAsia="Times New Roman"/>
              </w:rPr>
              <w:t>Study reference configurations and power consumption model for 6G UE, considering but not restricted to the following:</w:t>
            </w:r>
          </w:p>
          <w:p w14:paraId="288798E6" w14:textId="77777777" w:rsidR="00F62155" w:rsidRPr="002E49E1" w:rsidRDefault="00F62155" w:rsidP="00A61122">
            <w:pPr>
              <w:numPr>
                <w:ilvl w:val="0"/>
                <w:numId w:val="34"/>
              </w:numPr>
              <w:overflowPunct/>
              <w:autoSpaceDE/>
              <w:autoSpaceDN/>
              <w:adjustRightInd/>
              <w:spacing w:after="0"/>
              <w:textAlignment w:val="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7501838C" w14:textId="77777777" w:rsidR="00F62155" w:rsidRPr="002E49E1" w:rsidRDefault="00F62155" w:rsidP="00A61122">
            <w:pPr>
              <w:numPr>
                <w:ilvl w:val="0"/>
                <w:numId w:val="34"/>
              </w:numPr>
              <w:overflowPunct/>
              <w:autoSpaceDE/>
              <w:autoSpaceDN/>
              <w:adjustRightInd/>
              <w:spacing w:after="0"/>
              <w:textAlignment w:val="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and TR38.869 (LP-WUS/WUR) for power consumption models</w:t>
            </w:r>
          </w:p>
          <w:p w14:paraId="56208373" w14:textId="77777777" w:rsidR="00F62155" w:rsidRPr="002E49E1" w:rsidRDefault="00F62155" w:rsidP="00A61122">
            <w:pPr>
              <w:rPr>
                <w:rFonts w:eastAsia="DengXian"/>
                <w:i/>
                <w:iCs/>
                <w:lang w:val="en-IN" w:eastAsia="zh-CN"/>
              </w:rPr>
            </w:pPr>
          </w:p>
          <w:p w14:paraId="385FBAB4" w14:textId="77777777" w:rsidR="00F62155" w:rsidRPr="00376B4E" w:rsidRDefault="00F62155" w:rsidP="00A61122">
            <w:pPr>
              <w:rPr>
                <w:rFonts w:eastAsia="Times New Roman"/>
                <w:highlight w:val="green"/>
              </w:rPr>
            </w:pPr>
            <w:r w:rsidRPr="00376B4E">
              <w:rPr>
                <w:rFonts w:eastAsia="Times New Roman" w:hint="eastAsia"/>
                <w:highlight w:val="green"/>
              </w:rPr>
              <w:t>Agreement</w:t>
            </w:r>
          </w:p>
          <w:p w14:paraId="4B8A62C2" w14:textId="77777777" w:rsidR="00F62155" w:rsidRPr="00AC0FA0" w:rsidRDefault="00F62155" w:rsidP="00A61122">
            <w:pPr>
              <w:numPr>
                <w:ilvl w:val="0"/>
                <w:numId w:val="35"/>
              </w:numPr>
              <w:overflowPunct/>
              <w:autoSpaceDE/>
              <w:autoSpaceDN/>
              <w:adjustRightInd/>
              <w:spacing w:after="0"/>
              <w:textAlignment w:val="auto"/>
              <w:rPr>
                <w:rFonts w:eastAsia="Times New Roman"/>
              </w:rPr>
            </w:pPr>
            <w:r w:rsidRPr="00AC0FA0">
              <w:rPr>
                <w:rFonts w:eastAsia="Times New Roman"/>
              </w:rPr>
              <w:t>Study baseline BS setting(s) for evaluating 6G BS EE improvement/impact, considering</w:t>
            </w:r>
            <w:r w:rsidRPr="006C2291">
              <w:rPr>
                <w:rFonts w:eastAsia="DengXian" w:hint="eastAsia"/>
                <w:lang w:eastAsia="zh-CN"/>
              </w:rPr>
              <w:t xml:space="preserve"> </w:t>
            </w:r>
            <w:r w:rsidRPr="00AC0FA0">
              <w:rPr>
                <w:rFonts w:eastAsia="Times New Roman"/>
              </w:rPr>
              <w:t>NR features and 6G BS reference configuration(s)</w:t>
            </w:r>
          </w:p>
          <w:p w14:paraId="16FB7E60" w14:textId="77777777" w:rsidR="00F62155" w:rsidRDefault="00F62155" w:rsidP="00A61122">
            <w:pPr>
              <w:numPr>
                <w:ilvl w:val="0"/>
                <w:numId w:val="35"/>
              </w:numPr>
              <w:overflowPunct/>
              <w:autoSpaceDE/>
              <w:autoSpaceDN/>
              <w:adjustRightInd/>
              <w:spacing w:after="0"/>
              <w:textAlignment w:val="auto"/>
              <w:rPr>
                <w:rFonts w:eastAsia="Times New Roman"/>
              </w:rPr>
            </w:pPr>
            <w:r w:rsidRPr="00AC0FA0">
              <w:rPr>
                <w:rFonts w:eastAsia="Times New Roman"/>
              </w:rPr>
              <w:t>Study baseline UE setting(s) for evaluating 6G UE EE improvement/impact, considering NR features and 6G UE reference configuration(s)</w:t>
            </w:r>
          </w:p>
          <w:p w14:paraId="6202B386" w14:textId="77777777" w:rsidR="0081136C" w:rsidRDefault="0081136C" w:rsidP="0081136C">
            <w:pPr>
              <w:overflowPunct/>
              <w:autoSpaceDE/>
              <w:autoSpaceDN/>
              <w:adjustRightInd/>
              <w:spacing w:after="0"/>
              <w:textAlignment w:val="auto"/>
              <w:rPr>
                <w:rFonts w:eastAsia="Times New Roman"/>
              </w:rPr>
            </w:pPr>
          </w:p>
          <w:p w14:paraId="72F00420" w14:textId="77777777" w:rsidR="00C05DF2" w:rsidRPr="003611AB" w:rsidRDefault="00C05DF2" w:rsidP="00C05DF2">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7CDB3FF9" w14:textId="77777777" w:rsidR="00C05DF2" w:rsidRPr="003611AB" w:rsidRDefault="00C05DF2" w:rsidP="00C05DF2">
            <w:pPr>
              <w:spacing w:after="0"/>
              <w:rPr>
                <w:rFonts w:ascii="Times" w:eastAsia="DengXian" w:hAnsi="Times"/>
                <w:szCs w:val="24"/>
                <w:lang w:eastAsia="zh-CN"/>
              </w:rPr>
            </w:pPr>
            <w:r w:rsidRPr="003611AB">
              <w:rPr>
                <w:rFonts w:ascii="Times" w:eastAsia="PMingLiU" w:hAnsi="Times"/>
                <w:szCs w:val="24"/>
                <w:lang w:eastAsia="zh-TW"/>
              </w:rPr>
              <w:t>At least the following NR metrics</w:t>
            </w:r>
            <w:r w:rsidRPr="003611AB">
              <w:rPr>
                <w:rFonts w:ascii="Times" w:eastAsia="DengXian" w:hAnsi="Times" w:hint="eastAsia"/>
                <w:szCs w:val="24"/>
                <w:lang w:eastAsia="zh-CN"/>
              </w:rPr>
              <w:t>,</w:t>
            </w:r>
          </w:p>
          <w:p w14:paraId="02323982" w14:textId="77777777" w:rsidR="00C05DF2" w:rsidRPr="003611AB" w:rsidRDefault="00C05DF2" w:rsidP="00C05DF2">
            <w:pPr>
              <w:numPr>
                <w:ilvl w:val="0"/>
                <w:numId w:val="3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Network energy saving gain relative to baseline</w:t>
            </w:r>
            <w:r w:rsidRPr="003611AB">
              <w:rPr>
                <w:rFonts w:ascii="Times" w:eastAsia="DengXian" w:hAnsi="Times" w:hint="eastAsia"/>
                <w:szCs w:val="24"/>
                <w:lang w:eastAsia="zh-CN"/>
              </w:rPr>
              <w:t xml:space="preserve"> for BS</w:t>
            </w:r>
          </w:p>
          <w:p w14:paraId="5BD4E20D" w14:textId="77777777" w:rsidR="00C05DF2" w:rsidRPr="003611AB" w:rsidRDefault="00C05DF2" w:rsidP="00C05DF2">
            <w:pPr>
              <w:numPr>
                <w:ilvl w:val="0"/>
                <w:numId w:val="3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 xml:space="preserve">UE </w:t>
            </w:r>
            <w:r w:rsidRPr="003611AB">
              <w:rPr>
                <w:rFonts w:ascii="Times" w:eastAsia="DengXian" w:hAnsi="Times" w:hint="eastAsia"/>
                <w:szCs w:val="24"/>
                <w:lang w:eastAsia="zh-CN"/>
              </w:rPr>
              <w:t>energy</w:t>
            </w:r>
            <w:r w:rsidRPr="003611AB">
              <w:rPr>
                <w:rFonts w:ascii="Times" w:eastAsia="PMingLiU" w:hAnsi="Times"/>
                <w:szCs w:val="24"/>
                <w:lang w:eastAsia="zh-TW"/>
              </w:rPr>
              <w:t xml:space="preserve"> saving gain relative to baseline</w:t>
            </w:r>
            <w:r w:rsidRPr="003611AB">
              <w:rPr>
                <w:rFonts w:ascii="Times" w:eastAsia="DengXian" w:hAnsi="Times" w:hint="eastAsia"/>
                <w:szCs w:val="24"/>
                <w:lang w:eastAsia="zh-CN"/>
              </w:rPr>
              <w:t xml:space="preserve"> for UE</w:t>
            </w:r>
          </w:p>
          <w:p w14:paraId="10F104EA" w14:textId="77777777" w:rsidR="00C05DF2" w:rsidRPr="003611AB" w:rsidRDefault="00C05DF2" w:rsidP="00C05DF2">
            <w:pPr>
              <w:numPr>
                <w:ilvl w:val="0"/>
                <w:numId w:val="3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 xml:space="preserve">Impact to UPT (User-Perceived Throughput), if </w:t>
            </w:r>
            <w:r w:rsidRPr="003611AB">
              <w:rPr>
                <w:rFonts w:ascii="Times" w:eastAsia="DengXian" w:hAnsi="Times" w:hint="eastAsia"/>
                <w:szCs w:val="24"/>
                <w:lang w:eastAsia="zh-CN"/>
              </w:rPr>
              <w:t>applicable,</w:t>
            </w:r>
          </w:p>
          <w:p w14:paraId="0956369D" w14:textId="77777777" w:rsidR="00C05DF2" w:rsidRPr="003611AB" w:rsidRDefault="00C05DF2" w:rsidP="00C05DF2">
            <w:pPr>
              <w:spacing w:after="0"/>
              <w:rPr>
                <w:rFonts w:ascii="Times" w:eastAsia="DengXian" w:hAnsi="Times"/>
                <w:szCs w:val="24"/>
                <w:lang w:eastAsia="zh-CN"/>
              </w:rPr>
            </w:pPr>
            <w:r w:rsidRPr="003611AB">
              <w:rPr>
                <w:rFonts w:ascii="Times" w:eastAsia="DengXian" w:hAnsi="Times" w:hint="eastAsia"/>
                <w:szCs w:val="24"/>
                <w:lang w:eastAsia="zh-CN"/>
              </w:rPr>
              <w:t xml:space="preserve">as well as the metrics </w:t>
            </w:r>
          </w:p>
          <w:p w14:paraId="4B79E1F4" w14:textId="77777777" w:rsidR="00C05DF2" w:rsidRPr="003611AB" w:rsidRDefault="00C05DF2" w:rsidP="00C05DF2">
            <w:pPr>
              <w:numPr>
                <w:ilvl w:val="0"/>
                <w:numId w:val="3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hint="eastAsia"/>
                <w:szCs w:val="24"/>
                <w:lang w:eastAsia="zh-TW"/>
              </w:rPr>
              <w:t>Impact to l</w:t>
            </w:r>
            <w:r w:rsidRPr="003611AB">
              <w:rPr>
                <w:rFonts w:ascii="Times" w:eastAsia="PMingLiU" w:hAnsi="Times"/>
                <w:szCs w:val="24"/>
                <w:lang w:eastAsia="zh-TW"/>
              </w:rPr>
              <w:t>atency, if applicable</w:t>
            </w:r>
          </w:p>
          <w:p w14:paraId="1DDE1AF8" w14:textId="77777777" w:rsidR="00C05DF2" w:rsidRPr="003611AB" w:rsidRDefault="00C05DF2" w:rsidP="00C05DF2">
            <w:pPr>
              <w:numPr>
                <w:ilvl w:val="0"/>
                <w:numId w:val="3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szCs w:val="24"/>
                <w:lang w:eastAsia="zh-CN"/>
              </w:rPr>
              <w:t>I</w:t>
            </w:r>
            <w:r w:rsidRPr="003611AB">
              <w:rPr>
                <w:rFonts w:ascii="Times" w:eastAsia="DengXian" w:hAnsi="Times" w:hint="eastAsia"/>
                <w:szCs w:val="24"/>
                <w:lang w:eastAsia="zh-CN"/>
              </w:rPr>
              <w:t>mpact to QoS/</w:t>
            </w:r>
            <w:r w:rsidRPr="003611AB">
              <w:rPr>
                <w:rFonts w:ascii="Times" w:eastAsia="PMingLiU" w:hAnsi="Times"/>
                <w:szCs w:val="24"/>
                <w:lang w:eastAsia="zh-TW"/>
              </w:rPr>
              <w:t>delay budget satisfaction</w:t>
            </w:r>
            <w:r w:rsidRPr="003611AB">
              <w:rPr>
                <w:rFonts w:ascii="Times" w:eastAsia="DengXian" w:hAnsi="Times" w:hint="eastAsia"/>
                <w:szCs w:val="24"/>
                <w:lang w:eastAsia="zh-CN"/>
              </w:rPr>
              <w:t xml:space="preserve"> rate</w:t>
            </w:r>
            <w:r w:rsidRPr="003611AB">
              <w:rPr>
                <w:rFonts w:ascii="Times" w:eastAsia="PMingLiU" w:hAnsi="Times"/>
                <w:szCs w:val="24"/>
                <w:lang w:eastAsia="zh-TW"/>
              </w:rPr>
              <w:t>,</w:t>
            </w:r>
            <w:r w:rsidRPr="003611AB">
              <w:rPr>
                <w:rFonts w:ascii="Times" w:eastAsia="DengXian" w:hAnsi="Times" w:hint="eastAsia"/>
                <w:szCs w:val="24"/>
                <w:lang w:eastAsia="zh-CN"/>
              </w:rPr>
              <w:t xml:space="preserve"> if applicable</w:t>
            </w:r>
          </w:p>
          <w:p w14:paraId="6CBD60F3" w14:textId="77777777" w:rsidR="00C05DF2" w:rsidRPr="003611AB" w:rsidRDefault="00C05DF2" w:rsidP="00C05DF2">
            <w:pPr>
              <w:spacing w:after="0"/>
              <w:rPr>
                <w:rFonts w:ascii="Times" w:eastAsia="DengXian" w:hAnsi="Times"/>
                <w:szCs w:val="24"/>
                <w:lang w:eastAsia="zh-CN"/>
              </w:rPr>
            </w:pPr>
            <w:r w:rsidRPr="003611AB">
              <w:rPr>
                <w:rFonts w:ascii="Times" w:eastAsia="DengXian" w:hAnsi="Times" w:hint="eastAsia"/>
                <w:szCs w:val="24"/>
                <w:lang w:eastAsia="zh-CN"/>
              </w:rPr>
              <w:t xml:space="preserve">are used </w:t>
            </w:r>
            <w:r w:rsidRPr="003611AB">
              <w:rPr>
                <w:rFonts w:ascii="Times" w:eastAsia="PMingLiU" w:hAnsi="Times"/>
                <w:szCs w:val="24"/>
                <w:lang w:eastAsia="zh-TW"/>
              </w:rPr>
              <w:t xml:space="preserve">for 6G </w:t>
            </w:r>
            <w:r w:rsidRPr="003611AB">
              <w:rPr>
                <w:rFonts w:ascii="Times" w:eastAsia="DengXian" w:hAnsi="Times" w:hint="eastAsia"/>
                <w:szCs w:val="24"/>
                <w:lang w:eastAsia="zh-CN"/>
              </w:rPr>
              <w:t xml:space="preserve">energy efficiency </w:t>
            </w:r>
            <w:r w:rsidRPr="003611AB">
              <w:rPr>
                <w:rFonts w:ascii="Times" w:eastAsia="PMingLiU" w:hAnsi="Times"/>
                <w:szCs w:val="24"/>
                <w:lang w:eastAsia="zh-TW"/>
              </w:rPr>
              <w:t>evaluation</w:t>
            </w:r>
            <w:r w:rsidRPr="003611AB">
              <w:rPr>
                <w:rFonts w:ascii="Times" w:eastAsia="DengXian" w:hAnsi="Times" w:hint="eastAsia"/>
                <w:szCs w:val="24"/>
                <w:lang w:eastAsia="zh-CN"/>
              </w:rPr>
              <w:t>.</w:t>
            </w:r>
          </w:p>
          <w:p w14:paraId="383D47B5" w14:textId="77777777" w:rsidR="00C05DF2" w:rsidRPr="003611AB" w:rsidRDefault="00C05DF2" w:rsidP="00C05DF2">
            <w:pPr>
              <w:spacing w:after="0"/>
              <w:rPr>
                <w:rFonts w:ascii="Times" w:eastAsia="DengXian" w:hAnsi="Times"/>
                <w:szCs w:val="24"/>
                <w:lang w:eastAsia="zh-CN"/>
              </w:rPr>
            </w:pPr>
          </w:p>
          <w:p w14:paraId="21F4C74B" w14:textId="77777777" w:rsidR="00C05DF2" w:rsidRPr="003611AB" w:rsidRDefault="00C05DF2" w:rsidP="00C05DF2">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468E483C" w14:textId="77777777" w:rsidR="00C05DF2" w:rsidRPr="003611AB" w:rsidRDefault="00C05DF2" w:rsidP="00C05DF2">
            <w:pPr>
              <w:spacing w:after="0"/>
              <w:rPr>
                <w:rFonts w:ascii="Times" w:eastAsia="DengXian" w:hAnsi="Times"/>
                <w:szCs w:val="24"/>
                <w:lang w:eastAsia="zh-CN"/>
              </w:rPr>
            </w:pPr>
            <w:r w:rsidRPr="003611AB">
              <w:rPr>
                <w:rFonts w:ascii="Times" w:eastAsia="PMingLiU" w:hAnsi="Times"/>
                <w:szCs w:val="24"/>
                <w:lang w:eastAsia="zh-TW"/>
              </w:rPr>
              <w:t>Apply the following evaluation methodology framework</w:t>
            </w:r>
            <w:r w:rsidRPr="003611AB">
              <w:rPr>
                <w:rFonts w:ascii="Times" w:eastAsia="DengXian" w:hAnsi="Times" w:hint="eastAsia"/>
                <w:szCs w:val="24"/>
                <w:lang w:eastAsia="zh-CN"/>
              </w:rPr>
              <w:t xml:space="preserve"> for</w:t>
            </w:r>
            <w:r w:rsidRPr="003611AB">
              <w:rPr>
                <w:rFonts w:ascii="Times" w:eastAsia="PMingLiU" w:hAnsi="Times"/>
                <w:szCs w:val="24"/>
                <w:lang w:eastAsia="zh-TW"/>
              </w:rPr>
              <w:t xml:space="preserve"> Quantitative analysis</w:t>
            </w:r>
            <w:r w:rsidRPr="003611AB">
              <w:rPr>
                <w:rFonts w:ascii="Times" w:eastAsia="DengXian" w:hAnsi="Times" w:hint="eastAsia"/>
                <w:szCs w:val="24"/>
                <w:lang w:eastAsia="zh-CN"/>
              </w:rPr>
              <w:t>,</w:t>
            </w:r>
          </w:p>
          <w:p w14:paraId="5B760448" w14:textId="77777777" w:rsidR="00C05DF2" w:rsidRPr="003611AB" w:rsidRDefault="00C05DF2" w:rsidP="00C05DF2">
            <w:pPr>
              <w:numPr>
                <w:ilvl w:val="0"/>
                <w:numId w:val="41"/>
              </w:numPr>
              <w:overflowPunct/>
              <w:autoSpaceDE/>
              <w:autoSpaceDN/>
              <w:adjustRightInd/>
              <w:spacing w:after="0"/>
              <w:textAlignment w:val="auto"/>
              <w:rPr>
                <w:rFonts w:ascii="Times" w:eastAsia="PMingLiU" w:hAnsi="Times"/>
                <w:szCs w:val="24"/>
                <w:lang w:eastAsia="zh-TW"/>
              </w:rPr>
            </w:pPr>
            <w:r w:rsidRPr="003611AB">
              <w:rPr>
                <w:rFonts w:ascii="Times" w:eastAsia="PMingLiU" w:hAnsi="Times"/>
                <w:szCs w:val="24"/>
                <w:lang w:eastAsia="zh-TW"/>
              </w:rPr>
              <w:t>For NW unloaded/empty load case or UE idle/inactive mode:</w:t>
            </w:r>
          </w:p>
          <w:p w14:paraId="598F19DE" w14:textId="77777777" w:rsidR="00C05DF2" w:rsidRPr="003611AB" w:rsidRDefault="00C05DF2" w:rsidP="00C05DF2">
            <w:pPr>
              <w:numPr>
                <w:ilvl w:val="0"/>
                <w:numId w:val="4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hint="eastAsia"/>
                <w:szCs w:val="24"/>
                <w:lang w:eastAsia="zh-CN"/>
              </w:rPr>
              <w:t xml:space="preserve">For </w:t>
            </w:r>
            <w:r w:rsidRPr="003611AB">
              <w:rPr>
                <w:rFonts w:ascii="Times" w:eastAsia="DengXian" w:hAnsi="Times"/>
                <w:szCs w:val="24"/>
                <w:lang w:eastAsia="zh-CN"/>
              </w:rPr>
              <w:t>energ</w:t>
            </w:r>
            <w:r w:rsidRPr="003611AB">
              <w:rPr>
                <w:rFonts w:ascii="Times" w:eastAsia="DengXian" w:hAnsi="Times" w:hint="eastAsia"/>
                <w:szCs w:val="24"/>
                <w:lang w:eastAsia="zh-CN"/>
              </w:rPr>
              <w:t>y saving: a</w:t>
            </w:r>
            <w:r w:rsidRPr="003611AB">
              <w:rPr>
                <w:rFonts w:ascii="Times" w:eastAsia="PMingLiU" w:hAnsi="Times"/>
                <w:szCs w:val="24"/>
                <w:lang w:eastAsia="zh-TW"/>
              </w:rPr>
              <w:t>nalytical calculation</w:t>
            </w:r>
          </w:p>
          <w:p w14:paraId="61E04013" w14:textId="77777777" w:rsidR="00C05DF2" w:rsidRPr="003611AB" w:rsidRDefault="00C05DF2" w:rsidP="00C05DF2">
            <w:pPr>
              <w:numPr>
                <w:ilvl w:val="0"/>
                <w:numId w:val="4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hint="eastAsia"/>
                <w:szCs w:val="24"/>
                <w:lang w:eastAsia="zh-CN"/>
              </w:rPr>
              <w:t>For performance impact: a</w:t>
            </w:r>
            <w:r w:rsidRPr="003611AB">
              <w:rPr>
                <w:rFonts w:ascii="Times" w:eastAsia="PMingLiU" w:hAnsi="Times"/>
                <w:szCs w:val="24"/>
                <w:lang w:eastAsia="zh-TW"/>
              </w:rPr>
              <w:t>nalytical calculation</w:t>
            </w:r>
            <w:r w:rsidRPr="003611AB">
              <w:rPr>
                <w:rFonts w:ascii="Times" w:eastAsia="DengXian" w:hAnsi="Times" w:hint="eastAsia"/>
                <w:szCs w:val="24"/>
                <w:lang w:eastAsia="zh-CN"/>
              </w:rPr>
              <w:t xml:space="preserve">, </w:t>
            </w:r>
            <w:r w:rsidRPr="003611AB">
              <w:rPr>
                <w:rFonts w:ascii="Times" w:eastAsia="PMingLiU" w:hAnsi="Times"/>
                <w:szCs w:val="24"/>
                <w:lang w:eastAsia="zh-TW"/>
              </w:rPr>
              <w:t>LLS</w:t>
            </w:r>
          </w:p>
          <w:p w14:paraId="7306FE5A" w14:textId="77777777" w:rsidR="00C05DF2" w:rsidRPr="003611AB" w:rsidRDefault="00C05DF2" w:rsidP="00C05DF2">
            <w:pPr>
              <w:numPr>
                <w:ilvl w:val="0"/>
                <w:numId w:val="41"/>
              </w:numPr>
              <w:overflowPunct/>
              <w:autoSpaceDE/>
              <w:autoSpaceDN/>
              <w:adjustRightInd/>
              <w:spacing w:after="0"/>
              <w:textAlignment w:val="auto"/>
              <w:rPr>
                <w:rFonts w:ascii="Times" w:eastAsia="PMingLiU" w:hAnsi="Times"/>
                <w:szCs w:val="24"/>
                <w:lang w:eastAsia="zh-TW"/>
              </w:rPr>
            </w:pPr>
            <w:r w:rsidRPr="003611AB">
              <w:rPr>
                <w:rFonts w:ascii="Times" w:eastAsia="PMingLiU" w:hAnsi="Times"/>
                <w:szCs w:val="24"/>
                <w:lang w:eastAsia="zh-TW"/>
              </w:rPr>
              <w:t>For loaded cases and connected-mode UEs</w:t>
            </w:r>
          </w:p>
          <w:p w14:paraId="6E58C0A6" w14:textId="77777777" w:rsidR="00C05DF2" w:rsidRPr="003611AB" w:rsidRDefault="00C05DF2" w:rsidP="00C05DF2">
            <w:pPr>
              <w:numPr>
                <w:ilvl w:val="0"/>
                <w:numId w:val="40"/>
              </w:numPr>
              <w:suppressAutoHyphens/>
              <w:overflowPunct/>
              <w:autoSpaceDE/>
              <w:autoSpaceDN/>
              <w:adjustRightInd/>
              <w:spacing w:after="0"/>
              <w:jc w:val="both"/>
              <w:textAlignment w:val="auto"/>
              <w:rPr>
                <w:rFonts w:ascii="Times" w:eastAsia="DengXian" w:hAnsi="Times"/>
                <w:szCs w:val="24"/>
                <w:lang w:eastAsia="zh-CN"/>
              </w:rPr>
            </w:pPr>
            <w:r w:rsidRPr="003611AB">
              <w:rPr>
                <w:rFonts w:ascii="Times" w:eastAsia="DengXian" w:hAnsi="Times" w:hint="eastAsia"/>
                <w:szCs w:val="24"/>
                <w:lang w:eastAsia="zh-CN"/>
              </w:rPr>
              <w:t xml:space="preserve">For </w:t>
            </w:r>
            <w:r w:rsidRPr="003611AB">
              <w:rPr>
                <w:rFonts w:ascii="Times" w:eastAsia="DengXian" w:hAnsi="Times"/>
                <w:szCs w:val="24"/>
                <w:lang w:eastAsia="zh-CN"/>
              </w:rPr>
              <w:t>energ</w:t>
            </w:r>
            <w:r w:rsidRPr="003611AB">
              <w:rPr>
                <w:rFonts w:ascii="Times" w:eastAsia="DengXian" w:hAnsi="Times" w:hint="eastAsia"/>
                <w:szCs w:val="24"/>
                <w:lang w:eastAsia="zh-CN"/>
              </w:rPr>
              <w:t>y saving: SLS</w:t>
            </w:r>
          </w:p>
          <w:p w14:paraId="5DE3872E" w14:textId="77777777" w:rsidR="00C05DF2" w:rsidRPr="003611AB" w:rsidRDefault="00C05DF2" w:rsidP="00C05DF2">
            <w:pPr>
              <w:numPr>
                <w:ilvl w:val="0"/>
                <w:numId w:val="40"/>
              </w:numPr>
              <w:suppressAutoHyphens/>
              <w:overflowPunct/>
              <w:autoSpaceDE/>
              <w:autoSpaceDN/>
              <w:adjustRightInd/>
              <w:spacing w:after="0"/>
              <w:jc w:val="both"/>
              <w:textAlignment w:val="auto"/>
              <w:rPr>
                <w:rFonts w:ascii="Times" w:eastAsia="DengXian" w:hAnsi="Times"/>
                <w:szCs w:val="24"/>
                <w:lang w:eastAsia="zh-CN"/>
              </w:rPr>
            </w:pPr>
            <w:r w:rsidRPr="003611AB">
              <w:rPr>
                <w:rFonts w:ascii="Times" w:eastAsia="DengXian" w:hAnsi="Times" w:hint="eastAsia"/>
                <w:szCs w:val="24"/>
                <w:lang w:eastAsia="zh-CN"/>
              </w:rPr>
              <w:t>For performance impact: LLS, S</w:t>
            </w:r>
            <w:r w:rsidRPr="003611AB">
              <w:rPr>
                <w:rFonts w:ascii="Times" w:eastAsia="DengXian" w:hAnsi="Times"/>
                <w:szCs w:val="24"/>
                <w:lang w:eastAsia="zh-CN"/>
              </w:rPr>
              <w:t>LS</w:t>
            </w:r>
          </w:p>
          <w:p w14:paraId="7CC5D8AF" w14:textId="77777777" w:rsidR="00C05DF2" w:rsidRPr="003611AB" w:rsidRDefault="00C05DF2" w:rsidP="00C05DF2">
            <w:pPr>
              <w:spacing w:after="0"/>
              <w:rPr>
                <w:rFonts w:ascii="Times" w:eastAsia="DengXian" w:hAnsi="Times"/>
                <w:szCs w:val="24"/>
                <w:lang w:eastAsia="zh-CN"/>
              </w:rPr>
            </w:pPr>
          </w:p>
          <w:p w14:paraId="4D169DC5" w14:textId="77777777" w:rsidR="00C05DF2" w:rsidRPr="003611AB" w:rsidRDefault="00C05DF2" w:rsidP="00C05DF2">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77AF737E" w14:textId="77777777" w:rsidR="00C05DF2" w:rsidRPr="003611AB" w:rsidRDefault="00C05DF2" w:rsidP="00C05DF2">
            <w:pPr>
              <w:spacing w:after="0" w:line="256" w:lineRule="auto"/>
              <w:rPr>
                <w:rFonts w:ascii="Times" w:eastAsia="Calibri" w:hAnsi="Times" w:cs="Arial"/>
                <w:szCs w:val="24"/>
              </w:rPr>
            </w:pPr>
            <w:r w:rsidRPr="003611AB">
              <w:rPr>
                <w:rFonts w:ascii="Times" w:eastAsia="Calibri" w:hAnsi="Times" w:cs="Arial"/>
                <w:szCs w:val="24"/>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C05DF2" w:rsidRPr="003611AB" w14:paraId="0C07A363" w14:textId="77777777" w:rsidTr="0087061C">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20EE9C51" w14:textId="77777777" w:rsidR="00C05DF2" w:rsidRPr="003611AB" w:rsidRDefault="00C05DF2" w:rsidP="00C05DF2">
                  <w:pPr>
                    <w:keepNext/>
                    <w:keepLines/>
                    <w:widowControl w:val="0"/>
                    <w:tabs>
                      <w:tab w:val="left" w:pos="720"/>
                    </w:tabs>
                    <w:spacing w:after="0" w:line="256" w:lineRule="auto"/>
                    <w:rPr>
                      <w:rFonts w:ascii="Times" w:eastAsia="DengXian" w:hAnsi="Times" w:cs="Arial"/>
                      <w:sz w:val="18"/>
                      <w:lang w:eastAsia="zh-CN"/>
                    </w:rPr>
                  </w:pPr>
                  <w:r w:rsidRPr="003611AB">
                    <w:rPr>
                      <w:rFonts w:ascii="Times" w:eastAsia="PMingLiU" w:hAnsi="Times" w:cs="Arial"/>
                      <w:sz w:val="18"/>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7CEF867F" w14:textId="77777777" w:rsidR="00C05DF2" w:rsidRPr="003611AB" w:rsidRDefault="00C05DF2" w:rsidP="00C05DF2">
                  <w:pPr>
                    <w:keepNext/>
                    <w:keepLines/>
                    <w:widowControl w:val="0"/>
                    <w:tabs>
                      <w:tab w:val="left" w:pos="720"/>
                    </w:tabs>
                    <w:spacing w:after="0" w:line="256" w:lineRule="auto"/>
                    <w:rPr>
                      <w:rFonts w:ascii="Times" w:eastAsia="PMingLiU" w:hAnsi="Times" w:cs="Arial"/>
                      <w:sz w:val="18"/>
                      <w:lang w:eastAsia="zh-CN"/>
                    </w:rPr>
                  </w:pPr>
                  <w:r w:rsidRPr="003611AB">
                    <w:rPr>
                      <w:rFonts w:ascii="Times" w:eastAsia="DengXian" w:hAnsi="Times" w:cs="Arial"/>
                      <w:sz w:val="18"/>
                      <w:lang w:eastAsia="zh-CN"/>
                    </w:rPr>
                    <w:t>C</w:t>
                  </w:r>
                  <w:r w:rsidRPr="003611AB">
                    <w:rPr>
                      <w:rFonts w:ascii="Times" w:eastAsia="DengXian" w:hAnsi="Times" w:cs="Arial" w:hint="eastAsia"/>
                      <w:sz w:val="18"/>
                      <w:lang w:eastAsia="zh-CN"/>
                    </w:rPr>
                    <w:t xml:space="preserve">onfiguration for </w:t>
                  </w:r>
                  <w:r w:rsidRPr="003611AB">
                    <w:rPr>
                      <w:rFonts w:ascii="Times" w:eastAsia="PMingLiU" w:hAnsi="Times" w:cs="Arial" w:hint="eastAsia"/>
                      <w:sz w:val="18"/>
                      <w:lang w:eastAsia="zh-CN"/>
                    </w:rPr>
                    <w:t>Set 4 around 7 GHz</w:t>
                  </w:r>
                </w:p>
              </w:tc>
            </w:tr>
            <w:tr w:rsidR="00C05DF2" w:rsidRPr="003611AB" w14:paraId="109E53C9" w14:textId="77777777" w:rsidTr="0087061C">
              <w:trPr>
                <w:jc w:val="center"/>
              </w:trPr>
              <w:tc>
                <w:tcPr>
                  <w:tcW w:w="2132" w:type="dxa"/>
                  <w:tcBorders>
                    <w:top w:val="nil"/>
                    <w:left w:val="single" w:sz="8" w:space="0" w:color="000000"/>
                    <w:bottom w:val="single" w:sz="8" w:space="0" w:color="000000"/>
                    <w:right w:val="single" w:sz="8" w:space="0" w:color="000000"/>
                  </w:tcBorders>
                  <w:hideMark/>
                </w:tcPr>
                <w:p w14:paraId="1C13BA26" w14:textId="77777777" w:rsidR="00C05DF2" w:rsidRPr="003611AB" w:rsidRDefault="00C05DF2" w:rsidP="00C05DF2">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BD90B96" w14:textId="77777777" w:rsidR="00C05DF2" w:rsidRPr="003611AB" w:rsidRDefault="00C05DF2" w:rsidP="00C05DF2">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TDD</w:t>
                  </w:r>
                </w:p>
              </w:tc>
            </w:tr>
            <w:tr w:rsidR="00C05DF2" w:rsidRPr="003611AB" w14:paraId="1938257B" w14:textId="77777777" w:rsidTr="0087061C">
              <w:trPr>
                <w:jc w:val="center"/>
              </w:trPr>
              <w:tc>
                <w:tcPr>
                  <w:tcW w:w="2132" w:type="dxa"/>
                  <w:tcBorders>
                    <w:top w:val="nil"/>
                    <w:left w:val="single" w:sz="8" w:space="0" w:color="000000"/>
                    <w:bottom w:val="single" w:sz="8" w:space="0" w:color="000000"/>
                    <w:right w:val="single" w:sz="8" w:space="0" w:color="000000"/>
                  </w:tcBorders>
                  <w:hideMark/>
                </w:tcPr>
                <w:p w14:paraId="2500F4C7" w14:textId="77777777" w:rsidR="00C05DF2" w:rsidRPr="003611AB" w:rsidRDefault="00C05DF2" w:rsidP="00C05DF2">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0BB36F5" w14:textId="77777777" w:rsidR="00C05DF2" w:rsidRPr="003611AB" w:rsidRDefault="00C05DF2" w:rsidP="00C05DF2">
                  <w:pPr>
                    <w:keepNext/>
                    <w:keepLines/>
                    <w:widowControl w:val="0"/>
                    <w:spacing w:after="0" w:line="256" w:lineRule="auto"/>
                    <w:rPr>
                      <w:rFonts w:ascii="Times" w:eastAsia="PMingLiU" w:hAnsi="Times" w:cs="Arial"/>
                      <w:sz w:val="18"/>
                      <w:lang w:eastAsia="zh-CN"/>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0</w:t>
                  </w:r>
                  <w:r w:rsidRPr="003611AB">
                    <w:rPr>
                      <w:rFonts w:ascii="Times" w:eastAsia="PMingLiU" w:hAnsi="Times" w:cs="Arial" w:hint="eastAsia"/>
                      <w:sz w:val="18"/>
                      <w:lang w:val="zh-CN" w:eastAsia="zh-CN"/>
                    </w:rPr>
                    <w:t>0</w:t>
                  </w:r>
                  <w:r w:rsidRPr="003611AB">
                    <w:rPr>
                      <w:rFonts w:ascii="Times" w:eastAsia="PMingLiU" w:hAnsi="Times" w:cs="Arial"/>
                      <w:sz w:val="18"/>
                    </w:rPr>
                    <w:t>, 200, 400]</w:t>
                  </w:r>
                  <w:r w:rsidRPr="003611AB">
                    <w:rPr>
                      <w:rFonts w:ascii="Times" w:eastAsia="PMingLiU" w:hAnsi="Times" w:cs="Arial" w:hint="eastAsia"/>
                      <w:sz w:val="18"/>
                      <w:lang w:val="zh-CN" w:eastAsia="zh-CN"/>
                    </w:rPr>
                    <w:t xml:space="preserve"> MHz </w:t>
                  </w:r>
                </w:p>
              </w:tc>
            </w:tr>
            <w:tr w:rsidR="00C05DF2" w:rsidRPr="003611AB" w14:paraId="58A3BC79" w14:textId="77777777" w:rsidTr="0087061C">
              <w:trPr>
                <w:jc w:val="center"/>
              </w:trPr>
              <w:tc>
                <w:tcPr>
                  <w:tcW w:w="2132" w:type="dxa"/>
                  <w:tcBorders>
                    <w:top w:val="nil"/>
                    <w:left w:val="single" w:sz="8" w:space="0" w:color="000000"/>
                    <w:bottom w:val="single" w:sz="8" w:space="0" w:color="000000"/>
                    <w:right w:val="single" w:sz="8" w:space="0" w:color="000000"/>
                  </w:tcBorders>
                  <w:hideMark/>
                </w:tcPr>
                <w:p w14:paraId="1A02964F" w14:textId="77777777" w:rsidR="00C05DF2" w:rsidRPr="003611AB" w:rsidRDefault="00C05DF2" w:rsidP="00C05DF2">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04D1822" w14:textId="77777777" w:rsidR="00C05DF2" w:rsidRPr="003611AB" w:rsidRDefault="00C05DF2" w:rsidP="00C05DF2">
                  <w:pPr>
                    <w:keepNext/>
                    <w:keepLines/>
                    <w:widowControl w:val="0"/>
                    <w:spacing w:after="0" w:line="256" w:lineRule="auto"/>
                    <w:rPr>
                      <w:rFonts w:ascii="Times" w:eastAsia="PMingLiU" w:hAnsi="Times" w:cs="Arial"/>
                      <w:sz w:val="18"/>
                      <w:lang w:eastAsia="zh-CN"/>
                    </w:rPr>
                  </w:pPr>
                  <w:r w:rsidRPr="003611AB">
                    <w:rPr>
                      <w:rFonts w:ascii="Times" w:eastAsia="PMingLiU" w:hAnsi="Times" w:cs="Arial"/>
                      <w:sz w:val="18"/>
                      <w:lang w:eastAsia="zh-CN"/>
                    </w:rPr>
                    <w:t>[</w:t>
                  </w:r>
                  <w:r w:rsidRPr="003611AB">
                    <w:rPr>
                      <w:rFonts w:ascii="Times" w:eastAsia="PMingLiU" w:hAnsi="Times" w:cs="Arial" w:hint="eastAsia"/>
                      <w:sz w:val="18"/>
                      <w:lang w:val="zh-CN" w:eastAsia="zh-CN"/>
                    </w:rPr>
                    <w:t>30 kHz</w:t>
                  </w:r>
                  <w:r w:rsidRPr="003611AB">
                    <w:rPr>
                      <w:rFonts w:ascii="Times" w:eastAsia="PMingLiU" w:hAnsi="Times" w:cs="Arial"/>
                      <w:sz w:val="18"/>
                      <w:lang w:eastAsia="zh-CN"/>
                    </w:rPr>
                    <w:t>, 60 kHz]</w:t>
                  </w:r>
                </w:p>
              </w:tc>
            </w:tr>
            <w:tr w:rsidR="00C05DF2" w:rsidRPr="003611AB" w14:paraId="13BBB1ED" w14:textId="77777777" w:rsidTr="0087061C">
              <w:trPr>
                <w:jc w:val="center"/>
              </w:trPr>
              <w:tc>
                <w:tcPr>
                  <w:tcW w:w="2132" w:type="dxa"/>
                  <w:tcBorders>
                    <w:top w:val="nil"/>
                    <w:left w:val="single" w:sz="8" w:space="0" w:color="000000"/>
                    <w:bottom w:val="single" w:sz="8" w:space="0" w:color="000000"/>
                    <w:right w:val="single" w:sz="8" w:space="0" w:color="000000"/>
                  </w:tcBorders>
                  <w:hideMark/>
                </w:tcPr>
                <w:p w14:paraId="1C824BFF" w14:textId="77777777" w:rsidR="00C05DF2" w:rsidRPr="003611AB" w:rsidRDefault="00C05DF2" w:rsidP="00C05DF2">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DAA278A" w14:textId="77777777" w:rsidR="00C05DF2" w:rsidRPr="003611AB" w:rsidRDefault="00C05DF2" w:rsidP="00C05DF2">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1</w:t>
                  </w:r>
                </w:p>
              </w:tc>
            </w:tr>
            <w:tr w:rsidR="00C05DF2" w:rsidRPr="003611AB" w14:paraId="5DB8DFA0" w14:textId="77777777" w:rsidTr="0087061C">
              <w:trPr>
                <w:jc w:val="center"/>
              </w:trPr>
              <w:tc>
                <w:tcPr>
                  <w:tcW w:w="2132" w:type="dxa"/>
                  <w:tcBorders>
                    <w:top w:val="nil"/>
                    <w:left w:val="single" w:sz="8" w:space="0" w:color="000000"/>
                    <w:bottom w:val="single" w:sz="8" w:space="0" w:color="000000"/>
                    <w:right w:val="single" w:sz="8" w:space="0" w:color="000000"/>
                  </w:tcBorders>
                  <w:hideMark/>
                </w:tcPr>
                <w:p w14:paraId="22A58DF1" w14:textId="77777777" w:rsidR="00C05DF2" w:rsidRPr="003611AB" w:rsidRDefault="00C05DF2" w:rsidP="00C05DF2">
                  <w:pPr>
                    <w:keepNext/>
                    <w:keepLines/>
                    <w:widowControl w:val="0"/>
                    <w:spacing w:after="0" w:line="256" w:lineRule="auto"/>
                    <w:rPr>
                      <w:rFonts w:ascii="Times" w:eastAsia="PMingLiU" w:hAnsi="Times" w:cs="Arial"/>
                      <w:sz w:val="18"/>
                    </w:rPr>
                  </w:pPr>
                  <w:r w:rsidRPr="003611AB">
                    <w:rPr>
                      <w:rFonts w:ascii="Times" w:eastAsia="PMingLiU" w:hAnsi="Times" w:cs="Arial"/>
                      <w:sz w:val="18"/>
                    </w:rPr>
                    <w:t>Total number of DL TX RU</w:t>
                  </w:r>
                  <w:r w:rsidRPr="003611AB">
                    <w:rPr>
                      <w:rFonts w:ascii="Times" w:eastAsia="PMingLiU" w:hAnsi="Times" w:cs="Arial"/>
                      <w:sz w:val="14"/>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4431CE9" w14:textId="77777777" w:rsidR="00C05DF2" w:rsidRPr="003611AB" w:rsidRDefault="00C05DF2" w:rsidP="00C05DF2">
                  <w:pPr>
                    <w:keepNext/>
                    <w:keepLines/>
                    <w:widowControl w:val="0"/>
                    <w:spacing w:after="0" w:line="256" w:lineRule="auto"/>
                    <w:rPr>
                      <w:rFonts w:ascii="Times" w:eastAsia="PMingLiU" w:hAnsi="Times" w:cs="Arial"/>
                      <w:sz w:val="18"/>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28, 256]</w:t>
                  </w:r>
                </w:p>
              </w:tc>
            </w:tr>
            <w:tr w:rsidR="00C05DF2" w:rsidRPr="003611AB" w14:paraId="46CC5066" w14:textId="77777777" w:rsidTr="0087061C">
              <w:trPr>
                <w:jc w:val="center"/>
              </w:trPr>
              <w:tc>
                <w:tcPr>
                  <w:tcW w:w="2132" w:type="dxa"/>
                  <w:tcBorders>
                    <w:top w:val="nil"/>
                    <w:left w:val="single" w:sz="8" w:space="0" w:color="000000"/>
                    <w:bottom w:val="single" w:sz="8" w:space="0" w:color="000000"/>
                    <w:right w:val="single" w:sz="8" w:space="0" w:color="000000"/>
                  </w:tcBorders>
                  <w:hideMark/>
                </w:tcPr>
                <w:p w14:paraId="1867D3D2" w14:textId="77777777" w:rsidR="00C05DF2" w:rsidRPr="003611AB" w:rsidRDefault="00C05DF2" w:rsidP="00C05DF2">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235D8D5" w14:textId="77777777" w:rsidR="00C05DF2" w:rsidRPr="003611AB" w:rsidRDefault="00C05DF2" w:rsidP="00C05DF2">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sz w:val="18"/>
                    </w:rPr>
                    <w:t>[</w:t>
                  </w:r>
                  <w:r w:rsidRPr="003611AB">
                    <w:rPr>
                      <w:rFonts w:ascii="Times" w:eastAsia="PMingLiU" w:hAnsi="Times" w:cs="Arial" w:hint="eastAsia"/>
                      <w:sz w:val="18"/>
                      <w:lang w:val="zh-CN" w:eastAsia="zh-CN"/>
                    </w:rPr>
                    <w:t>56</w:t>
                  </w:r>
                  <w:r w:rsidRPr="003611AB">
                    <w:rPr>
                      <w:rFonts w:ascii="Times" w:eastAsia="PMingLiU" w:hAnsi="Times" w:cs="Arial"/>
                      <w:sz w:val="18"/>
                    </w:rPr>
                    <w:t>]</w:t>
                  </w:r>
                  <w:r w:rsidRPr="003611AB">
                    <w:rPr>
                      <w:rFonts w:ascii="Times" w:eastAsia="PMingLiU" w:hAnsi="Times" w:cs="Arial" w:hint="eastAsia"/>
                      <w:sz w:val="18"/>
                      <w:lang w:val="zh-CN" w:eastAsia="zh-CN"/>
                    </w:rPr>
                    <w:t xml:space="preserve"> dBm</w:t>
                  </w:r>
                </w:p>
              </w:tc>
            </w:tr>
            <w:tr w:rsidR="00C05DF2" w:rsidRPr="003611AB" w14:paraId="2976619B" w14:textId="77777777" w:rsidTr="0087061C">
              <w:trPr>
                <w:jc w:val="center"/>
              </w:trPr>
              <w:tc>
                <w:tcPr>
                  <w:tcW w:w="2132" w:type="dxa"/>
                  <w:tcBorders>
                    <w:top w:val="nil"/>
                    <w:left w:val="single" w:sz="8" w:space="0" w:color="000000"/>
                    <w:bottom w:val="single" w:sz="4" w:space="0" w:color="000000"/>
                    <w:right w:val="single" w:sz="8" w:space="0" w:color="000000"/>
                  </w:tcBorders>
                  <w:hideMark/>
                </w:tcPr>
                <w:p w14:paraId="27353DE9" w14:textId="77777777" w:rsidR="00C05DF2" w:rsidRPr="003611AB" w:rsidRDefault="00C05DF2" w:rsidP="00C05DF2">
                  <w:pPr>
                    <w:keepNext/>
                    <w:keepLines/>
                    <w:widowControl w:val="0"/>
                    <w:spacing w:after="0" w:line="256" w:lineRule="auto"/>
                    <w:rPr>
                      <w:rFonts w:ascii="Times" w:eastAsia="PMingLiU" w:hAnsi="Times" w:cs="Arial"/>
                      <w:sz w:val="18"/>
                    </w:rPr>
                  </w:pPr>
                  <w:r w:rsidRPr="003611AB">
                    <w:rPr>
                      <w:rFonts w:ascii="Times" w:eastAsia="PMingLiU" w:hAnsi="Times" w:cs="Arial"/>
                      <w:sz w:val="18"/>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4094D9DA" w14:textId="77777777" w:rsidR="00C05DF2" w:rsidRPr="003611AB" w:rsidRDefault="00C05DF2" w:rsidP="00C05DF2">
                  <w:pPr>
                    <w:keepNext/>
                    <w:keepLines/>
                    <w:widowControl w:val="0"/>
                    <w:spacing w:after="0" w:line="256" w:lineRule="auto"/>
                    <w:rPr>
                      <w:rFonts w:ascii="Times" w:eastAsia="PMingLiU" w:hAnsi="Times" w:cs="Arial"/>
                      <w:sz w:val="18"/>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28, 256]</w:t>
                  </w:r>
                </w:p>
              </w:tc>
            </w:tr>
          </w:tbl>
          <w:p w14:paraId="3D8B2FE1" w14:textId="77777777" w:rsidR="00C05DF2" w:rsidRPr="003611AB" w:rsidRDefault="00C05DF2" w:rsidP="00C05DF2">
            <w:pPr>
              <w:spacing w:after="0" w:line="256" w:lineRule="auto"/>
              <w:rPr>
                <w:rFonts w:ascii="Times" w:eastAsia="PMingLiU" w:hAnsi="Times" w:cs="Arial"/>
                <w:szCs w:val="24"/>
                <w:lang w:eastAsia="zh-TW"/>
              </w:rPr>
            </w:pPr>
            <w:r w:rsidRPr="003611AB">
              <w:rPr>
                <w:rFonts w:ascii="Times" w:eastAsia="DengXian" w:hAnsi="Times" w:cs="Arial" w:hint="eastAsia"/>
                <w:szCs w:val="24"/>
                <w:lang w:eastAsia="zh-CN"/>
              </w:rPr>
              <w:t>Note</w:t>
            </w:r>
            <w:r w:rsidRPr="003611AB">
              <w:rPr>
                <w:rFonts w:ascii="Times" w:eastAsia="PMingLiU" w:hAnsi="Times" w:cs="Arial"/>
                <w:szCs w:val="24"/>
                <w:lang w:eastAsia="zh-TW"/>
              </w:rPr>
              <w:t xml:space="preserve">: </w:t>
            </w:r>
            <w:r w:rsidRPr="003611AB">
              <w:rPr>
                <w:rFonts w:ascii="Times" w:eastAsia="DengXian" w:hAnsi="Times" w:cs="Arial" w:hint="eastAsia"/>
                <w:szCs w:val="24"/>
                <w:lang w:eastAsia="zh-CN"/>
              </w:rPr>
              <w:t>B</w:t>
            </w:r>
            <w:r w:rsidRPr="003611AB">
              <w:rPr>
                <w:rFonts w:ascii="Times" w:eastAsia="PMingLiU" w:hAnsi="Times" w:cs="Arial"/>
                <w:szCs w:val="24"/>
                <w:lang w:eastAsia="zh-TW"/>
              </w:rPr>
              <w:t xml:space="preserve">racketed values </w:t>
            </w:r>
            <w:r w:rsidRPr="003611AB">
              <w:rPr>
                <w:rFonts w:ascii="Times" w:eastAsia="DengXian" w:hAnsi="Times" w:cs="Arial" w:hint="eastAsia"/>
                <w:szCs w:val="24"/>
                <w:lang w:eastAsia="zh-CN"/>
              </w:rPr>
              <w:t>to be confirmed</w:t>
            </w:r>
            <w:r w:rsidRPr="003611AB">
              <w:rPr>
                <w:rFonts w:ascii="Times" w:eastAsia="PMingLiU" w:hAnsi="Times" w:cs="Arial"/>
                <w:szCs w:val="24"/>
                <w:lang w:eastAsia="zh-TW"/>
              </w:rPr>
              <w:t xml:space="preserve">. Other values </w:t>
            </w:r>
            <w:r w:rsidRPr="003611AB">
              <w:rPr>
                <w:rFonts w:ascii="Times" w:eastAsia="DengXian" w:hAnsi="Times" w:cs="Arial" w:hint="eastAsia"/>
                <w:szCs w:val="24"/>
                <w:lang w:eastAsia="zh-CN"/>
              </w:rPr>
              <w:t xml:space="preserve">are </w:t>
            </w:r>
            <w:r w:rsidRPr="003611AB">
              <w:rPr>
                <w:rFonts w:ascii="Times" w:eastAsia="PMingLiU" w:hAnsi="Times" w:cs="Arial"/>
                <w:szCs w:val="24"/>
                <w:lang w:eastAsia="zh-TW"/>
              </w:rPr>
              <w:t>not precluded.</w:t>
            </w:r>
          </w:p>
          <w:p w14:paraId="1FB8A9E6" w14:textId="77777777" w:rsidR="00C05DF2" w:rsidRPr="003611AB" w:rsidRDefault="00C05DF2" w:rsidP="00C05DF2">
            <w:pPr>
              <w:spacing w:after="0"/>
              <w:rPr>
                <w:rFonts w:ascii="Times" w:eastAsia="PMingLiU" w:hAnsi="Times"/>
                <w:szCs w:val="24"/>
                <w:lang w:eastAsia="zh-TW"/>
              </w:rPr>
            </w:pPr>
            <w:r w:rsidRPr="003611AB">
              <w:rPr>
                <w:rFonts w:ascii="Times" w:eastAsia="PMingLiU" w:hAnsi="Times" w:cs="Arial"/>
                <w:szCs w:val="24"/>
                <w:lang w:eastAsia="zh-TW"/>
              </w:rPr>
              <w:t>The above configuration has no implication on supported BW, SCS for 6GR.</w:t>
            </w:r>
          </w:p>
          <w:p w14:paraId="0A5AAA42" w14:textId="77777777" w:rsidR="00C05DF2" w:rsidRPr="003611AB" w:rsidRDefault="00C05DF2" w:rsidP="00C05DF2">
            <w:pPr>
              <w:spacing w:after="0"/>
              <w:rPr>
                <w:rFonts w:ascii="Times" w:eastAsia="DengXian" w:hAnsi="Times"/>
                <w:szCs w:val="24"/>
                <w:lang w:eastAsia="zh-CN"/>
              </w:rPr>
            </w:pPr>
          </w:p>
          <w:p w14:paraId="53426750" w14:textId="77777777" w:rsidR="00C05DF2" w:rsidRPr="003611AB" w:rsidRDefault="00C05DF2" w:rsidP="00C05DF2">
            <w:pPr>
              <w:spacing w:after="0"/>
              <w:rPr>
                <w:rFonts w:ascii="Times" w:eastAsia="DengXian" w:hAnsi="Times"/>
                <w:i/>
                <w:iCs/>
                <w:szCs w:val="24"/>
                <w:highlight w:val="yellow"/>
                <w:lang w:eastAsia="zh-CN"/>
              </w:rPr>
            </w:pPr>
          </w:p>
          <w:p w14:paraId="358250E3" w14:textId="77777777" w:rsidR="00C05DF2" w:rsidRPr="003611AB" w:rsidRDefault="00C05DF2" w:rsidP="00C05DF2">
            <w:pPr>
              <w:spacing w:after="0"/>
              <w:rPr>
                <w:rFonts w:ascii="Times" w:eastAsia="DengXian" w:hAnsi="Times"/>
                <w:i/>
                <w:iCs/>
                <w:szCs w:val="24"/>
                <w:lang w:eastAsia="zh-CN"/>
              </w:rPr>
            </w:pPr>
          </w:p>
          <w:p w14:paraId="6365F2B9" w14:textId="77777777" w:rsidR="00C05DF2" w:rsidRPr="003611AB" w:rsidRDefault="00C05DF2" w:rsidP="00C05DF2">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591D9060" w14:textId="77777777" w:rsidR="00C05DF2" w:rsidRPr="003611AB" w:rsidRDefault="00C05DF2" w:rsidP="00C05DF2">
            <w:pPr>
              <w:spacing w:after="0" w:line="254" w:lineRule="auto"/>
              <w:rPr>
                <w:rFonts w:ascii="Times" w:eastAsia="DengXian" w:hAnsi="Times" w:cs="Arial"/>
                <w:szCs w:val="24"/>
                <w:lang w:eastAsia="zh-CN"/>
              </w:rPr>
            </w:pPr>
            <w:r w:rsidRPr="003611AB">
              <w:rPr>
                <w:rFonts w:ascii="Times" w:eastAsia="DengXian" w:hAnsi="Times" w:cs="Arial"/>
                <w:szCs w:val="24"/>
                <w:lang w:eastAsia="zh-CN"/>
              </w:rPr>
              <w:t>Study whether/how to further update the BS model considering the following aspects, e.g.,</w:t>
            </w:r>
          </w:p>
          <w:p w14:paraId="5E38A5AA" w14:textId="77777777" w:rsidR="00C05DF2" w:rsidRPr="003611AB" w:rsidRDefault="00C05DF2" w:rsidP="00C05DF2">
            <w:pPr>
              <w:numPr>
                <w:ilvl w:val="0"/>
                <w:numId w:val="4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 xml:space="preserve">Whether to </w:t>
            </w:r>
            <w:proofErr w:type="spellStart"/>
            <w:r w:rsidRPr="003611AB">
              <w:rPr>
                <w:rFonts w:ascii="Times" w:eastAsia="DengXian" w:hAnsi="Times" w:cs="Arial"/>
                <w:szCs w:val="24"/>
                <w:lang w:eastAsia="zh-CN"/>
              </w:rPr>
              <w:t>downselect</w:t>
            </w:r>
            <w:proofErr w:type="spellEnd"/>
            <w:r w:rsidRPr="003611AB">
              <w:rPr>
                <w:rFonts w:ascii="Times" w:eastAsia="DengXian" w:hAnsi="Times" w:cs="Arial"/>
                <w:szCs w:val="24"/>
                <w:lang w:eastAsia="zh-CN"/>
              </w:rPr>
              <w:t xml:space="preserve"> between Cat.1 and Cat. 2,</w:t>
            </w:r>
          </w:p>
          <w:p w14:paraId="3E384F16" w14:textId="77777777" w:rsidR="00C05DF2" w:rsidRPr="003611AB" w:rsidRDefault="00C05DF2" w:rsidP="00C05DF2">
            <w:pPr>
              <w:numPr>
                <w:ilvl w:val="0"/>
                <w:numId w:val="4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Updates of parameter values (including defining a new Cat),</w:t>
            </w:r>
          </w:p>
          <w:p w14:paraId="113EE127" w14:textId="77777777" w:rsidR="00C05DF2" w:rsidRPr="003611AB" w:rsidRDefault="00C05DF2" w:rsidP="00C05DF2">
            <w:pPr>
              <w:numPr>
                <w:ilvl w:val="0"/>
                <w:numId w:val="4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Updates of power scaling, power states (including additional PSs)</w:t>
            </w:r>
          </w:p>
          <w:p w14:paraId="345046B2" w14:textId="77777777" w:rsidR="00C05DF2" w:rsidRPr="003611AB" w:rsidRDefault="00C05DF2" w:rsidP="00C05DF2">
            <w:pPr>
              <w:numPr>
                <w:ilvl w:val="0"/>
                <w:numId w:val="4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Etc.</w:t>
            </w:r>
          </w:p>
          <w:p w14:paraId="06B4F6FB" w14:textId="77777777" w:rsidR="00C05DF2" w:rsidRPr="003611AB" w:rsidRDefault="00C05DF2" w:rsidP="00C05DF2">
            <w:pPr>
              <w:tabs>
                <w:tab w:val="left" w:pos="0"/>
              </w:tabs>
              <w:spacing w:after="0" w:line="256" w:lineRule="auto"/>
              <w:rPr>
                <w:rFonts w:ascii="Times" w:eastAsia="DengXian" w:hAnsi="Times" w:cs="Arial"/>
                <w:szCs w:val="24"/>
                <w:lang w:eastAsia="zh-CN"/>
              </w:rPr>
            </w:pPr>
            <w:r w:rsidRPr="003611AB">
              <w:rPr>
                <w:rFonts w:ascii="Times" w:eastAsia="DengXian" w:hAnsi="Times" w:cs="Arial" w:hint="eastAsia"/>
                <w:szCs w:val="24"/>
                <w:lang w:eastAsia="zh-CN"/>
              </w:rPr>
              <w:t xml:space="preserve">Note: </w:t>
            </w:r>
            <w:r w:rsidRPr="003611AB">
              <w:rPr>
                <w:rFonts w:ascii="Times" w:eastAsia="Calibri" w:hAnsi="Times" w:cs="Arial"/>
                <w:szCs w:val="24"/>
                <w:lang w:eastAsia="zh-CN"/>
              </w:rPr>
              <w:t>The defined BS power models does not preclude use case-specific enhancements regarding, e.g., multi-TRP, SBFD, multi-carrier etc</w:t>
            </w:r>
          </w:p>
          <w:p w14:paraId="5C20596A" w14:textId="77777777" w:rsidR="0081136C" w:rsidRDefault="0081136C" w:rsidP="0081136C">
            <w:pPr>
              <w:overflowPunct/>
              <w:autoSpaceDE/>
              <w:autoSpaceDN/>
              <w:adjustRightInd/>
              <w:spacing w:after="0"/>
              <w:textAlignment w:val="auto"/>
              <w:rPr>
                <w:rFonts w:eastAsia="Times New Roman"/>
              </w:rPr>
            </w:pPr>
          </w:p>
          <w:p w14:paraId="0BFDD9BB" w14:textId="77777777" w:rsidR="003D0C17" w:rsidRPr="003611AB" w:rsidRDefault="003D0C17" w:rsidP="003D0C17">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2496984D" w14:textId="77777777" w:rsidR="003D0C17" w:rsidRPr="003611AB" w:rsidRDefault="003D0C17" w:rsidP="003D0C17">
            <w:pPr>
              <w:tabs>
                <w:tab w:val="left" w:pos="0"/>
              </w:tabs>
              <w:spacing w:after="0" w:line="254" w:lineRule="auto"/>
              <w:rPr>
                <w:rFonts w:ascii="Times" w:eastAsia="Batang" w:hAnsi="Times"/>
                <w:szCs w:val="24"/>
              </w:rPr>
            </w:pPr>
            <w:r w:rsidRPr="003611AB">
              <w:rPr>
                <w:rFonts w:ascii="Times" w:eastAsia="Batang" w:hAnsi="Times"/>
                <w:szCs w:val="24"/>
              </w:rPr>
              <w:t xml:space="preserve">For 6GR energy efficiency evaluation purposes, reuse the existing UE power consumption model FR1 and FR2 reference configurations in TR 38.840 for operation </w:t>
            </w:r>
            <w:r w:rsidRPr="003611AB">
              <w:rPr>
                <w:rFonts w:ascii="Times" w:eastAsia="DengXian" w:hAnsi="Times" w:hint="eastAsia"/>
                <w:szCs w:val="24"/>
                <w:lang w:eastAsia="zh-CN"/>
              </w:rPr>
              <w:t>up to around</w:t>
            </w:r>
            <w:r w:rsidRPr="003611AB">
              <w:rPr>
                <w:rFonts w:ascii="Times" w:eastAsia="Batang" w:hAnsi="Times" w:hint="eastAsia"/>
                <w:szCs w:val="24"/>
              </w:rPr>
              <w:t xml:space="preserve"> 7GHz</w:t>
            </w:r>
            <w:r w:rsidRPr="003611AB">
              <w:rPr>
                <w:rFonts w:ascii="Times" w:eastAsia="Batang" w:hAnsi="Times"/>
                <w:szCs w:val="24"/>
              </w:rPr>
              <w:t xml:space="preserve"> and within 24.25 GHz – 52.6 GHz, respectively.</w:t>
            </w:r>
          </w:p>
          <w:p w14:paraId="405D92BF" w14:textId="77777777" w:rsidR="003D0C17" w:rsidRPr="003611AB" w:rsidRDefault="003D0C17" w:rsidP="003D0C17">
            <w:pPr>
              <w:numPr>
                <w:ilvl w:val="0"/>
                <w:numId w:val="4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Scaling rules can be updated, including additional rule(s) for scaling UE power consumption</w:t>
            </w:r>
            <w:r w:rsidRPr="003611AB">
              <w:rPr>
                <w:rFonts w:ascii="Times" w:eastAsia="DengXian" w:hAnsi="Times" w:hint="eastAsia"/>
                <w:szCs w:val="24"/>
                <w:lang w:eastAsia="zh-CN"/>
              </w:rPr>
              <w:t>, and including around 7GHz specific update</w:t>
            </w:r>
          </w:p>
          <w:p w14:paraId="60D37BE2" w14:textId="77777777" w:rsidR="003D0C17" w:rsidRPr="003611AB" w:rsidRDefault="003D0C17" w:rsidP="003D0C17">
            <w:pPr>
              <w:numPr>
                <w:ilvl w:val="1"/>
                <w:numId w:val="4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FFS: details.</w:t>
            </w:r>
          </w:p>
          <w:p w14:paraId="2C44666B" w14:textId="77777777" w:rsidR="003D0C17" w:rsidRPr="003611AB" w:rsidRDefault="003D0C17" w:rsidP="003D0C17">
            <w:pPr>
              <w:numPr>
                <w:ilvl w:val="0"/>
                <w:numId w:val="4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Power value and transition time update, if necessary</w:t>
            </w:r>
            <w:r w:rsidRPr="003611AB">
              <w:rPr>
                <w:rFonts w:ascii="Times" w:eastAsia="DengXian" w:hAnsi="Times" w:hint="eastAsia"/>
                <w:szCs w:val="24"/>
                <w:lang w:eastAsia="zh-CN"/>
              </w:rPr>
              <w:t>, including around 7GHz specific update</w:t>
            </w:r>
          </w:p>
          <w:p w14:paraId="5719DE20" w14:textId="77777777" w:rsidR="003D0C17" w:rsidRPr="003611AB" w:rsidRDefault="003D0C17" w:rsidP="003D0C17">
            <w:pPr>
              <w:numPr>
                <w:ilvl w:val="0"/>
                <w:numId w:val="4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No implication on supported BW, SCS, modulation and antenna setting for 6GR</w:t>
            </w:r>
          </w:p>
          <w:p w14:paraId="166B67DD" w14:textId="77777777" w:rsidR="003D0C17" w:rsidRPr="003611AB" w:rsidRDefault="003D0C17" w:rsidP="003D0C17">
            <w:pPr>
              <w:numPr>
                <w:ilvl w:val="0"/>
                <w:numId w:val="4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szCs w:val="24"/>
                <w:lang w:eastAsia="zh-CN"/>
              </w:rPr>
              <w:t>R</w:t>
            </w:r>
            <w:r w:rsidRPr="003611AB">
              <w:rPr>
                <w:rFonts w:ascii="Times" w:eastAsia="DengXian" w:hAnsi="Times" w:hint="eastAsia"/>
                <w:szCs w:val="24"/>
                <w:lang w:eastAsia="zh-CN"/>
              </w:rPr>
              <w:t xml:space="preserve">evisit if SCS for around 7GHz is different with respect to the reference </w:t>
            </w:r>
            <w:r w:rsidRPr="003611AB">
              <w:rPr>
                <w:rFonts w:ascii="Times" w:eastAsia="DengXian" w:hAnsi="Times"/>
                <w:szCs w:val="24"/>
                <w:lang w:eastAsia="zh-CN"/>
              </w:rPr>
              <w:t>configuration</w:t>
            </w:r>
          </w:p>
          <w:p w14:paraId="3D8AAC39" w14:textId="77777777" w:rsidR="003D0C17" w:rsidRDefault="003D0C17" w:rsidP="0081136C">
            <w:pPr>
              <w:overflowPunct/>
              <w:autoSpaceDE/>
              <w:autoSpaceDN/>
              <w:adjustRightInd/>
              <w:spacing w:after="0"/>
              <w:textAlignment w:val="auto"/>
              <w:rPr>
                <w:rFonts w:eastAsia="Times New Roman"/>
              </w:rPr>
            </w:pPr>
          </w:p>
          <w:p w14:paraId="6B0F90F6" w14:textId="77777777" w:rsidR="006B69D8" w:rsidRPr="003611AB" w:rsidRDefault="006B69D8" w:rsidP="006B69D8">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4F392181" w14:textId="77777777" w:rsidR="006B69D8" w:rsidRPr="003611AB" w:rsidRDefault="006B69D8" w:rsidP="006B69D8">
            <w:pPr>
              <w:spacing w:after="0" w:line="256" w:lineRule="auto"/>
              <w:rPr>
                <w:rFonts w:ascii="Times" w:eastAsia="Batang" w:hAnsi="Times"/>
                <w:szCs w:val="24"/>
              </w:rPr>
            </w:pPr>
            <w:r w:rsidRPr="003611AB">
              <w:rPr>
                <w:rFonts w:ascii="Times" w:eastAsia="Batang" w:hAnsi="Times"/>
                <w:szCs w:val="24"/>
              </w:rPr>
              <w:t xml:space="preserve">For evaluation purposes, study extending </w:t>
            </w:r>
            <w:r w:rsidRPr="003611AB">
              <w:rPr>
                <w:rFonts w:ascii="Times" w:eastAsia="Batang" w:hAnsi="Times" w:hint="eastAsia"/>
                <w:szCs w:val="24"/>
              </w:rPr>
              <w:t>NR</w:t>
            </w:r>
            <w:r w:rsidRPr="003611AB">
              <w:rPr>
                <w:rFonts w:ascii="Times" w:eastAsia="Batang" w:hAnsi="Times"/>
                <w:szCs w:val="24"/>
              </w:rPr>
              <w:t xml:space="preserve"> UE power consumption scaling </w:t>
            </w:r>
            <w:proofErr w:type="spellStart"/>
            <w:r w:rsidRPr="003611AB">
              <w:rPr>
                <w:rFonts w:ascii="Times" w:eastAsia="Batang" w:hAnsi="Times"/>
                <w:szCs w:val="24"/>
              </w:rPr>
              <w:t>w.r.t.</w:t>
            </w:r>
            <w:proofErr w:type="spellEnd"/>
            <w:r w:rsidRPr="003611AB">
              <w:rPr>
                <w:rFonts w:ascii="Times" w:eastAsia="Batang" w:hAnsi="Times"/>
                <w:szCs w:val="24"/>
              </w:rPr>
              <w:t xml:space="preserve"> </w:t>
            </w:r>
            <w:r w:rsidRPr="003611AB">
              <w:rPr>
                <w:rFonts w:ascii="Times" w:eastAsia="DengXian" w:hAnsi="Times" w:hint="eastAsia"/>
                <w:szCs w:val="24"/>
                <w:lang w:eastAsia="zh-CN"/>
              </w:rPr>
              <w:t xml:space="preserve">at least </w:t>
            </w:r>
            <w:r w:rsidRPr="003611AB">
              <w:rPr>
                <w:rFonts w:ascii="Times" w:eastAsia="Batang" w:hAnsi="Times"/>
                <w:szCs w:val="24"/>
              </w:rPr>
              <w:t xml:space="preserve">BW and/or antenna setting, considering </w:t>
            </w:r>
            <w:r w:rsidRPr="003611AB">
              <w:rPr>
                <w:rFonts w:ascii="Times" w:eastAsia="DengXian" w:hAnsi="Times" w:hint="eastAsia"/>
                <w:szCs w:val="24"/>
                <w:lang w:eastAsia="zh-CN"/>
              </w:rPr>
              <w:t xml:space="preserve">at least </w:t>
            </w:r>
            <w:r w:rsidRPr="003611AB">
              <w:rPr>
                <w:rFonts w:ascii="Times" w:eastAsia="Batang" w:hAnsi="Times"/>
                <w:szCs w:val="24"/>
              </w:rPr>
              <w:t>the different characteristics in RF</w:t>
            </w:r>
            <w:r w:rsidRPr="003611AB">
              <w:rPr>
                <w:rFonts w:ascii="Times" w:eastAsia="Batang" w:hAnsi="Times" w:hint="eastAsia"/>
                <w:szCs w:val="24"/>
              </w:rPr>
              <w:t>/</w:t>
            </w:r>
            <w:r w:rsidRPr="003611AB">
              <w:rPr>
                <w:rFonts w:ascii="Times" w:eastAsia="Batang" w:hAnsi="Times"/>
                <w:szCs w:val="24"/>
              </w:rPr>
              <w:t>BB power consumption and static/dynamic power consumption.</w:t>
            </w:r>
          </w:p>
          <w:p w14:paraId="5DC740AE" w14:textId="77777777" w:rsidR="006B69D8" w:rsidRPr="003611AB" w:rsidRDefault="006B69D8" w:rsidP="006B69D8">
            <w:pPr>
              <w:tabs>
                <w:tab w:val="left" w:pos="0"/>
              </w:tabs>
              <w:suppressAutoHyphens/>
              <w:spacing w:after="0" w:line="256" w:lineRule="auto"/>
              <w:jc w:val="both"/>
              <w:rPr>
                <w:rFonts w:ascii="Times" w:eastAsia="DengXian" w:hAnsi="Times" w:cs="Arial"/>
                <w:szCs w:val="24"/>
                <w:lang w:eastAsia="zh-CN"/>
              </w:rPr>
            </w:pPr>
          </w:p>
          <w:p w14:paraId="400945DA" w14:textId="77777777" w:rsidR="006B69D8" w:rsidRPr="003611AB" w:rsidRDefault="006B69D8" w:rsidP="006B69D8">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3EC99297" w14:textId="77777777" w:rsidR="006B69D8" w:rsidRPr="003611AB" w:rsidRDefault="006B69D8" w:rsidP="006B69D8">
            <w:pPr>
              <w:spacing w:after="0" w:line="256" w:lineRule="auto"/>
              <w:rPr>
                <w:rFonts w:ascii="Times" w:eastAsia="PMingLiU" w:hAnsi="Times" w:cs="Arial"/>
                <w:lang w:eastAsia="zh-TW"/>
              </w:rPr>
            </w:pPr>
            <w:r w:rsidRPr="003611AB">
              <w:rPr>
                <w:rFonts w:ascii="Times" w:eastAsia="PMingLiU" w:hAnsi="Times" w:cs="Arial"/>
                <w:lang w:eastAsia="zh-TW"/>
              </w:rPr>
              <w:t>For evaluation purpose</w:t>
            </w:r>
            <w:r w:rsidRPr="003611AB">
              <w:rPr>
                <w:rFonts w:ascii="Times" w:eastAsia="PMingLiU" w:hAnsi="Times" w:cs="Arial" w:hint="eastAsia"/>
                <w:lang w:eastAsia="zh-TW"/>
              </w:rPr>
              <w:t>s</w:t>
            </w:r>
            <w:r w:rsidRPr="003611AB">
              <w:rPr>
                <w:rFonts w:ascii="Times" w:eastAsia="PMingLiU" w:hAnsi="Times" w:cs="Arial"/>
                <w:lang w:eastAsia="zh-TW"/>
              </w:rPr>
              <w:t xml:space="preserve">, study extending </w:t>
            </w:r>
            <w:r w:rsidRPr="003611AB">
              <w:rPr>
                <w:rFonts w:ascii="Times" w:eastAsia="PMingLiU" w:hAnsi="Times" w:cs="Arial" w:hint="eastAsia"/>
                <w:lang w:eastAsia="zh-TW"/>
              </w:rPr>
              <w:t>NR</w:t>
            </w:r>
            <w:r w:rsidRPr="003611AB">
              <w:rPr>
                <w:rFonts w:ascii="Times" w:eastAsia="PMingLiU" w:hAnsi="Times" w:cs="Arial"/>
                <w:lang w:eastAsia="zh-TW"/>
              </w:rPr>
              <w:t xml:space="preserve"> UE power consumption model for UE operation with </w:t>
            </w:r>
            <w:r w:rsidRPr="003611AB">
              <w:rPr>
                <w:rFonts w:ascii="Times" w:eastAsia="PMingLiU" w:hAnsi="Times" w:cs="Arial" w:hint="eastAsia"/>
                <w:lang w:eastAsia="zh-TW"/>
              </w:rPr>
              <w:t xml:space="preserve">DL </w:t>
            </w:r>
            <w:r w:rsidRPr="003611AB">
              <w:rPr>
                <w:rFonts w:ascii="Times" w:eastAsia="PMingLiU" w:hAnsi="Times" w:cs="Arial"/>
                <w:lang w:eastAsia="zh-TW"/>
              </w:rPr>
              <w:t>WUS of OFDM-based sequence, regarding the following aspects:</w:t>
            </w:r>
          </w:p>
          <w:p w14:paraId="56096EE4" w14:textId="77777777" w:rsidR="006B69D8" w:rsidRPr="003611AB" w:rsidRDefault="006B69D8" w:rsidP="006B69D8">
            <w:pPr>
              <w:numPr>
                <w:ilvl w:val="0"/>
                <w:numId w:val="44"/>
              </w:numPr>
              <w:suppressAutoHyphens/>
              <w:overflowPunct/>
              <w:autoSpaceDE/>
              <w:autoSpaceDN/>
              <w:adjustRightInd/>
              <w:spacing w:after="0" w:line="256" w:lineRule="auto"/>
              <w:ind w:left="714" w:hanging="357"/>
              <w:jc w:val="both"/>
              <w:textAlignment w:val="auto"/>
              <w:rPr>
                <w:rFonts w:ascii="Times" w:eastAsia="PMingLiU" w:hAnsi="Times" w:cs="Arial"/>
                <w:lang w:eastAsia="zh-TW"/>
              </w:rPr>
            </w:pPr>
            <w:r w:rsidRPr="003611AB">
              <w:rPr>
                <w:rFonts w:ascii="Times" w:eastAsia="PMingLiU" w:hAnsi="Times" w:cs="Arial"/>
                <w:lang w:eastAsia="zh-TW"/>
              </w:rPr>
              <w:t>Power state(s), sleep and non-sleep</w:t>
            </w:r>
            <w:r w:rsidRPr="003611AB">
              <w:rPr>
                <w:rFonts w:ascii="Times" w:eastAsia="PMingLiU" w:hAnsi="Times" w:cs="Arial" w:hint="eastAsia"/>
                <w:lang w:eastAsia="zh-TW"/>
              </w:rPr>
              <w:t>,</w:t>
            </w:r>
            <w:r w:rsidRPr="003611AB">
              <w:rPr>
                <w:rFonts w:ascii="Times" w:eastAsia="PMingLiU" w:hAnsi="Times" w:cs="Arial"/>
                <w:lang w:eastAsia="zh-TW"/>
              </w:rPr>
              <w:t xml:space="preserve"> and corresponding characteristics and power value(s)</w:t>
            </w:r>
          </w:p>
          <w:p w14:paraId="42EFF7F8" w14:textId="77777777" w:rsidR="006B69D8" w:rsidRPr="003611AB" w:rsidRDefault="006B69D8" w:rsidP="006B69D8">
            <w:pPr>
              <w:numPr>
                <w:ilvl w:val="0"/>
                <w:numId w:val="44"/>
              </w:numPr>
              <w:suppressAutoHyphens/>
              <w:overflowPunct/>
              <w:autoSpaceDE/>
              <w:autoSpaceDN/>
              <w:adjustRightInd/>
              <w:spacing w:after="0" w:line="256" w:lineRule="auto"/>
              <w:ind w:left="714" w:hanging="357"/>
              <w:jc w:val="both"/>
              <w:textAlignment w:val="auto"/>
              <w:rPr>
                <w:rFonts w:ascii="Times" w:eastAsia="PMingLiU" w:hAnsi="Times" w:cs="Arial"/>
                <w:lang w:eastAsia="zh-TW"/>
              </w:rPr>
            </w:pPr>
            <w:r w:rsidRPr="003611AB">
              <w:rPr>
                <w:rFonts w:ascii="Times" w:eastAsia="PMingLiU" w:hAnsi="Times" w:cs="Arial"/>
                <w:lang w:eastAsia="zh-TW"/>
              </w:rPr>
              <w:t xml:space="preserve">Transition energy and time for </w:t>
            </w:r>
            <w:r w:rsidRPr="003611AB">
              <w:rPr>
                <w:rFonts w:ascii="Times" w:eastAsia="DengXian" w:hAnsi="Times" w:cs="Arial" w:hint="eastAsia"/>
                <w:lang w:eastAsia="zh-CN"/>
              </w:rPr>
              <w:t xml:space="preserve">each of </w:t>
            </w:r>
            <w:r w:rsidRPr="003611AB">
              <w:rPr>
                <w:rFonts w:ascii="Times" w:eastAsia="PMingLiU" w:hAnsi="Times" w:cs="Arial"/>
                <w:lang w:eastAsia="zh-TW"/>
              </w:rPr>
              <w:t xml:space="preserve">sleep state(s) </w:t>
            </w:r>
          </w:p>
          <w:p w14:paraId="194AF116" w14:textId="0B08C874" w:rsidR="006B69D8" w:rsidRDefault="006B69D8" w:rsidP="006B69D8">
            <w:pPr>
              <w:overflowPunct/>
              <w:autoSpaceDE/>
              <w:autoSpaceDN/>
              <w:adjustRightInd/>
              <w:spacing w:after="0"/>
              <w:textAlignment w:val="auto"/>
              <w:rPr>
                <w:rFonts w:eastAsia="Times New Roman"/>
              </w:rPr>
            </w:pPr>
            <w:r w:rsidRPr="003611AB">
              <w:rPr>
                <w:rFonts w:ascii="Times" w:eastAsia="PMingLiU" w:hAnsi="Times" w:cs="Arial"/>
                <w:lang w:eastAsia="zh-TW"/>
              </w:rPr>
              <w:t xml:space="preserve">Companies to report the assumption(s) for achieving the proposed power value(s), e.g., </w:t>
            </w:r>
            <w:r w:rsidRPr="003611AB">
              <w:rPr>
                <w:rFonts w:ascii="Times" w:eastAsia="DengXian" w:hAnsi="Times" w:cs="Arial" w:hint="eastAsia"/>
                <w:lang w:eastAsia="zh-CN"/>
              </w:rPr>
              <w:t xml:space="preserve">time/frequency domain detection, </w:t>
            </w:r>
            <w:r w:rsidRPr="003611AB">
              <w:rPr>
                <w:rFonts w:ascii="Times" w:eastAsia="PMingLiU" w:hAnsi="Times" w:cs="Arial"/>
                <w:lang w:eastAsia="zh-TW"/>
              </w:rPr>
              <w:t>noise figure assumption(s), synchronization assumption(s), BW/antenna assumption(s), etc.</w:t>
            </w:r>
          </w:p>
          <w:p w14:paraId="492BF0CE" w14:textId="77777777" w:rsidR="00F62155" w:rsidRPr="004C4625" w:rsidRDefault="00F62155" w:rsidP="00A61122">
            <w:pPr>
              <w:overflowPunct/>
              <w:autoSpaceDE/>
              <w:autoSpaceDN/>
              <w:adjustRightInd/>
              <w:spacing w:after="0"/>
              <w:ind w:left="440"/>
              <w:textAlignment w:val="auto"/>
              <w:rPr>
                <w:rFonts w:eastAsia="Times New Roman"/>
              </w:rPr>
            </w:pPr>
          </w:p>
        </w:tc>
      </w:tr>
    </w:tbl>
    <w:p w14:paraId="24E85D38" w14:textId="77777777" w:rsidR="00F62155" w:rsidRDefault="00F62155" w:rsidP="00170AA8"/>
    <w:p w14:paraId="6A937C42" w14:textId="65F10D45" w:rsidR="006C21EF" w:rsidRDefault="00EF0206" w:rsidP="00170AA8">
      <w:r>
        <w:t>As shown in the agreements above it was agreed to expand the existing BS power model to include a Set 4 (for ~ 7 GHz)</w:t>
      </w:r>
      <w:r w:rsidR="007E659F">
        <w:t>.</w:t>
      </w:r>
      <w:r w:rsidR="005E6979">
        <w:t xml:space="preserve"> So far</w:t>
      </w:r>
      <w:r w:rsidR="00B93C9F">
        <w:t>,</w:t>
      </w:r>
      <w:r w:rsidR="005E6979">
        <w:t xml:space="preserve"> the existing BS power model (e.g., in TR 38.864</w:t>
      </w:r>
      <w:r w:rsidR="00B93C9F">
        <w:t xml:space="preserve"> as shown below</w:t>
      </w:r>
      <w:r w:rsidR="005E6979">
        <w:t>)</w:t>
      </w:r>
      <w:r w:rsidR="00B93C9F">
        <w:t xml:space="preserve"> does not have values for various sleep states and active DL/UL. </w:t>
      </w:r>
      <w:r w:rsidR="006C21EF">
        <w:t xml:space="preserve">Therefore, the associated values of relative power for the states in case of Set 4 need to be discussed and defined. We have proposed some values that could be used as a starting point for discussion. </w:t>
      </w:r>
    </w:p>
    <w:tbl>
      <w:tblPr>
        <w:tblStyle w:val="TableGrid"/>
        <w:tblW w:w="0" w:type="auto"/>
        <w:tblLook w:val="04A0" w:firstRow="1" w:lastRow="0" w:firstColumn="1" w:lastColumn="0" w:noHBand="0" w:noVBand="1"/>
      </w:tblPr>
      <w:tblGrid>
        <w:gridCol w:w="9350"/>
      </w:tblGrid>
      <w:tr w:rsidR="003F5ABF" w14:paraId="5F9B8E8E" w14:textId="77777777" w:rsidTr="0087061C">
        <w:tc>
          <w:tcPr>
            <w:tcW w:w="9350" w:type="dxa"/>
          </w:tcPr>
          <w:p w14:paraId="358F988A" w14:textId="3176F955" w:rsidR="008B6ED9" w:rsidRPr="008B6ED9" w:rsidRDefault="008B6ED9" w:rsidP="008B6ED9">
            <w:pPr>
              <w:keepNext/>
              <w:keepLines/>
              <w:spacing w:before="60"/>
              <w:jc w:val="center"/>
              <w:rPr>
                <w:rFonts w:ascii="Arial" w:eastAsia="Calibri" w:hAnsi="Arial" w:cs="Arial"/>
                <w:b/>
                <w:sz w:val="24"/>
                <w:szCs w:val="24"/>
                <w:u w:val="single"/>
              </w:rPr>
            </w:pPr>
            <w:r w:rsidRPr="008B6ED9">
              <w:rPr>
                <w:rFonts w:ascii="Arial" w:eastAsia="Calibri" w:hAnsi="Arial" w:cs="Arial"/>
                <w:b/>
                <w:sz w:val="24"/>
                <w:szCs w:val="24"/>
                <w:u w:val="single"/>
              </w:rPr>
              <w:t>From TR 38.864</w:t>
            </w:r>
          </w:p>
          <w:p w14:paraId="61D481BF" w14:textId="77777777" w:rsidR="007E5CC9" w:rsidRPr="004B342A" w:rsidRDefault="007E5CC9" w:rsidP="007E5CC9">
            <w:pPr>
              <w:keepNext/>
              <w:keepLines/>
              <w:spacing w:before="60"/>
              <w:jc w:val="center"/>
              <w:rPr>
                <w:rFonts w:ascii="Arial" w:eastAsia="Calibri" w:hAnsi="Arial" w:cs="Arial"/>
                <w:b/>
                <w:sz w:val="24"/>
                <w:szCs w:val="24"/>
              </w:rPr>
            </w:pPr>
            <w:r w:rsidRPr="004B342A">
              <w:rPr>
                <w:rFonts w:ascii="Arial" w:eastAsia="Calibri" w:hAnsi="Arial" w:cs="Arial"/>
                <w:b/>
                <w:sz w:val="24"/>
                <w:szCs w:val="24"/>
              </w:rPr>
              <w:t>Table 5.1-3: Relative power values P for reference configuration Set 1, Set 2 and Set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5"/>
              <w:gridCol w:w="1037"/>
              <w:gridCol w:w="1037"/>
              <w:gridCol w:w="1037"/>
              <w:gridCol w:w="1037"/>
              <w:gridCol w:w="1037"/>
              <w:gridCol w:w="1037"/>
            </w:tblGrid>
            <w:tr w:rsidR="007E5CC9" w:rsidRPr="004B342A" w14:paraId="4532DF49" w14:textId="77777777" w:rsidTr="0087061C">
              <w:trPr>
                <w:trHeight w:val="20"/>
                <w:jc w:val="center"/>
              </w:trPr>
              <w:tc>
                <w:tcPr>
                  <w:tcW w:w="0" w:type="auto"/>
                  <w:vMerge w:val="restart"/>
                  <w:tcBorders>
                    <w:top w:val="double" w:sz="4" w:space="0" w:color="A5A5A5"/>
                    <w:left w:val="double" w:sz="4" w:space="0" w:color="A5A5A5"/>
                    <w:bottom w:val="double" w:sz="4" w:space="0" w:color="A5A5A5"/>
                    <w:right w:val="double" w:sz="4" w:space="0" w:color="A5A5A5"/>
                  </w:tcBorders>
                  <w:vAlign w:val="center"/>
                  <w:hideMark/>
                </w:tcPr>
                <w:p w14:paraId="30827579" w14:textId="77777777" w:rsidR="007E5CC9" w:rsidRPr="004B342A" w:rsidRDefault="007E5CC9" w:rsidP="007E5CC9">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Power state</w:t>
                  </w:r>
                </w:p>
              </w:tc>
              <w:tc>
                <w:tcPr>
                  <w:tcW w:w="0" w:type="auto"/>
                  <w:gridSpan w:val="3"/>
                  <w:tcBorders>
                    <w:top w:val="double" w:sz="4" w:space="0" w:color="A5A5A5"/>
                    <w:left w:val="double" w:sz="4" w:space="0" w:color="A5A5A5"/>
                    <w:bottom w:val="double" w:sz="4" w:space="0" w:color="A5A5A5"/>
                    <w:right w:val="double" w:sz="4" w:space="0" w:color="A5A5A5"/>
                  </w:tcBorders>
                  <w:vAlign w:val="center"/>
                  <w:hideMark/>
                </w:tcPr>
                <w:p w14:paraId="17E16AD1" w14:textId="77777777" w:rsidR="007E5CC9" w:rsidRPr="004B342A" w:rsidRDefault="007E5CC9" w:rsidP="007E5CC9">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BS Category 1</w:t>
                  </w:r>
                </w:p>
              </w:tc>
              <w:tc>
                <w:tcPr>
                  <w:tcW w:w="0" w:type="auto"/>
                  <w:gridSpan w:val="3"/>
                  <w:tcBorders>
                    <w:top w:val="double" w:sz="4" w:space="0" w:color="A5A5A5"/>
                    <w:left w:val="double" w:sz="4" w:space="0" w:color="A5A5A5"/>
                    <w:bottom w:val="double" w:sz="4" w:space="0" w:color="A5A5A5"/>
                    <w:right w:val="double" w:sz="4" w:space="0" w:color="A5A5A5"/>
                  </w:tcBorders>
                  <w:vAlign w:val="center"/>
                  <w:hideMark/>
                </w:tcPr>
                <w:p w14:paraId="3DCB8ED2" w14:textId="77777777" w:rsidR="007E5CC9" w:rsidRPr="004B342A" w:rsidRDefault="007E5CC9" w:rsidP="007E5CC9">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BS Category 2</w:t>
                  </w:r>
                </w:p>
              </w:tc>
            </w:tr>
            <w:tr w:rsidR="007E5CC9" w:rsidRPr="004B342A" w14:paraId="5E91AD2F" w14:textId="77777777" w:rsidTr="0087061C">
              <w:trPr>
                <w:trHeight w:val="20"/>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4BACDAEC" w14:textId="77777777" w:rsidR="007E5CC9" w:rsidRPr="004B342A" w:rsidRDefault="007E5CC9" w:rsidP="007E5CC9">
                  <w:pPr>
                    <w:spacing w:after="0"/>
                    <w:rPr>
                      <w:rFonts w:ascii="Arial" w:eastAsia="DengXian" w:hAnsi="Arial"/>
                      <w:b/>
                      <w:sz w:val="18"/>
                      <w:lang w:eastAsia="en-GB"/>
                    </w:rPr>
                  </w:pP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1575CB0" w14:textId="77777777" w:rsidR="007E5CC9" w:rsidRPr="004B342A" w:rsidRDefault="007E5CC9" w:rsidP="007E5CC9">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Set 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F8B9451" w14:textId="77777777" w:rsidR="007E5CC9" w:rsidRPr="004B342A" w:rsidRDefault="007E5CC9" w:rsidP="007E5CC9">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Set 2</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8C5D319" w14:textId="77777777" w:rsidR="007E5CC9" w:rsidRPr="004B342A" w:rsidRDefault="007E5CC9" w:rsidP="007E5CC9">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Set 3</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18404099" w14:textId="77777777" w:rsidR="007E5CC9" w:rsidRPr="004B342A" w:rsidRDefault="007E5CC9" w:rsidP="007E5CC9">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Set 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73FAF13D" w14:textId="77777777" w:rsidR="007E5CC9" w:rsidRPr="004B342A" w:rsidRDefault="007E5CC9" w:rsidP="007E5CC9">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Set 2</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7D05B22F" w14:textId="77777777" w:rsidR="007E5CC9" w:rsidRPr="004B342A" w:rsidRDefault="007E5CC9" w:rsidP="007E5CC9">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Set 3</w:t>
                  </w:r>
                </w:p>
              </w:tc>
            </w:tr>
            <w:tr w:rsidR="007E5CC9" w:rsidRPr="004B342A" w14:paraId="210A5304" w14:textId="77777777" w:rsidTr="0087061C">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15ADC483"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Deep sleep</w:t>
                  </w:r>
                </w:p>
              </w:tc>
              <w:tc>
                <w:tcPr>
                  <w:tcW w:w="0" w:type="auto"/>
                  <w:gridSpan w:val="3"/>
                  <w:tcBorders>
                    <w:top w:val="double" w:sz="4" w:space="0" w:color="A5A5A5"/>
                    <w:left w:val="double" w:sz="4" w:space="0" w:color="A5A5A5"/>
                    <w:bottom w:val="double" w:sz="4" w:space="0" w:color="A5A5A5"/>
                    <w:right w:val="double" w:sz="4" w:space="0" w:color="A5A5A5"/>
                  </w:tcBorders>
                  <w:vAlign w:val="center"/>
                  <w:hideMark/>
                </w:tcPr>
                <w:p w14:paraId="4658804D"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1</w:t>
                  </w:r>
                </w:p>
              </w:tc>
              <w:tc>
                <w:tcPr>
                  <w:tcW w:w="0" w:type="auto"/>
                  <w:gridSpan w:val="3"/>
                  <w:tcBorders>
                    <w:top w:val="double" w:sz="4" w:space="0" w:color="A5A5A5"/>
                    <w:left w:val="double" w:sz="4" w:space="0" w:color="A5A5A5"/>
                    <w:bottom w:val="double" w:sz="4" w:space="0" w:color="A5A5A5"/>
                    <w:right w:val="double" w:sz="4" w:space="0" w:color="A5A5A5"/>
                  </w:tcBorders>
                  <w:vAlign w:val="center"/>
                  <w:hideMark/>
                </w:tcPr>
                <w:p w14:paraId="4C3ED1FA"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1</w:t>
                  </w:r>
                </w:p>
              </w:tc>
            </w:tr>
            <w:tr w:rsidR="007E5CC9" w:rsidRPr="004B342A" w14:paraId="7B2F68D5" w14:textId="77777777" w:rsidTr="0087061C">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41F8936"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Light sleep</w:t>
                  </w:r>
                </w:p>
              </w:tc>
              <w:tc>
                <w:tcPr>
                  <w:tcW w:w="0" w:type="auto"/>
                  <w:gridSpan w:val="3"/>
                  <w:tcBorders>
                    <w:top w:val="double" w:sz="4" w:space="0" w:color="A5A5A5"/>
                    <w:left w:val="double" w:sz="4" w:space="0" w:color="A5A5A5"/>
                    <w:bottom w:val="double" w:sz="4" w:space="0" w:color="A5A5A5"/>
                    <w:right w:val="double" w:sz="4" w:space="0" w:color="A5A5A5"/>
                  </w:tcBorders>
                  <w:vAlign w:val="center"/>
                  <w:hideMark/>
                </w:tcPr>
                <w:p w14:paraId="68DF9E67"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25</w:t>
                  </w:r>
                </w:p>
              </w:tc>
              <w:tc>
                <w:tcPr>
                  <w:tcW w:w="0" w:type="auto"/>
                  <w:gridSpan w:val="3"/>
                  <w:tcBorders>
                    <w:top w:val="double" w:sz="4" w:space="0" w:color="A5A5A5"/>
                    <w:left w:val="double" w:sz="4" w:space="0" w:color="A5A5A5"/>
                    <w:bottom w:val="double" w:sz="4" w:space="0" w:color="A5A5A5"/>
                    <w:right w:val="double" w:sz="4" w:space="0" w:color="A5A5A5"/>
                  </w:tcBorders>
                  <w:vAlign w:val="center"/>
                  <w:hideMark/>
                </w:tcPr>
                <w:p w14:paraId="65CCC1B0"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2.1</w:t>
                  </w:r>
                </w:p>
              </w:tc>
            </w:tr>
            <w:tr w:rsidR="007E5CC9" w:rsidRPr="004B342A" w14:paraId="140203C0" w14:textId="77777777" w:rsidTr="0087061C">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64D5A2CC"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Micro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72D349D8"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55</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EC4C63A"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50</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DF56221"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38</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59C27BA1"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5.5</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150DC20E"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5</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BDA6282"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3</w:t>
                  </w:r>
                </w:p>
              </w:tc>
            </w:tr>
            <w:tr w:rsidR="007E5CC9" w:rsidRPr="004B342A" w14:paraId="15093652" w14:textId="77777777" w:rsidTr="0087061C">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C568D28"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Active DL</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0F71F80C"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280</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245A6E6"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200</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6520846B"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152</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B84E5EC"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32</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4755B8A"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26</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5457794" w14:textId="77777777" w:rsidR="007E5CC9" w:rsidRPr="004B342A" w:rsidRDefault="007E5CC9" w:rsidP="007E5CC9">
                  <w:pPr>
                    <w:keepNext/>
                    <w:keepLines/>
                    <w:spacing w:after="0"/>
                    <w:jc w:val="center"/>
                    <w:rPr>
                      <w:rFonts w:ascii="Arial" w:eastAsia="Calibri" w:hAnsi="Arial" w:cs="Arial"/>
                      <w:strike/>
                      <w:sz w:val="18"/>
                      <w:szCs w:val="24"/>
                      <w:lang w:eastAsia="en-GB"/>
                    </w:rPr>
                  </w:pPr>
                  <w:r w:rsidRPr="004B342A">
                    <w:rPr>
                      <w:rFonts w:ascii="Arial" w:eastAsia="Calibri" w:hAnsi="Arial" w:cs="Arial"/>
                      <w:sz w:val="18"/>
                      <w:szCs w:val="24"/>
                      <w:lang w:eastAsia="en-GB"/>
                    </w:rPr>
                    <w:t>17.6</w:t>
                  </w:r>
                </w:p>
              </w:tc>
            </w:tr>
            <w:tr w:rsidR="007E5CC9" w:rsidRPr="004B342A" w14:paraId="26FD0CD8" w14:textId="77777777" w:rsidTr="0087061C">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1D759B31"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Active UL</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3CF7181"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110</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08423F61"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90</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708613B9"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80</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62AF95D8"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6.5</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05146035"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5.8</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79BB7178" w14:textId="77777777" w:rsidR="007E5CC9" w:rsidRPr="004B342A" w:rsidRDefault="007E5CC9" w:rsidP="007E5CC9">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4.2</w:t>
                  </w:r>
                </w:p>
              </w:tc>
            </w:tr>
          </w:tbl>
          <w:p w14:paraId="3200B138" w14:textId="7E92EB2C" w:rsidR="003F5ABF" w:rsidRPr="000921B1" w:rsidRDefault="003F5ABF" w:rsidP="0087061C">
            <w:pPr>
              <w:rPr>
                <w:lang w:eastAsia="en-GB"/>
              </w:rPr>
            </w:pPr>
          </w:p>
        </w:tc>
      </w:tr>
    </w:tbl>
    <w:p w14:paraId="16F604AD" w14:textId="77777777" w:rsidR="006C21EF" w:rsidRDefault="006C21EF" w:rsidP="00170AA8"/>
    <w:p w14:paraId="5B9667F1" w14:textId="1C71CA43" w:rsidR="006C21EF" w:rsidRDefault="008B6ED9" w:rsidP="00170AA8">
      <w:r w:rsidRPr="006A259A">
        <w:rPr>
          <w:b/>
          <w:bCs/>
        </w:rPr>
        <w:lastRenderedPageBreak/>
        <w:t xml:space="preserve">Observation </w:t>
      </w:r>
      <w:r w:rsidR="00200070">
        <w:rPr>
          <w:b/>
          <w:bCs/>
        </w:rPr>
        <w:t>3</w:t>
      </w:r>
      <w:r>
        <w:t>:</w:t>
      </w:r>
      <w:r w:rsidR="007E5CC9">
        <w:t xml:space="preserve"> The relative power values for the newly added Set 4 need to be defined. </w:t>
      </w:r>
      <w:r>
        <w:t xml:space="preserve"> </w:t>
      </w:r>
    </w:p>
    <w:p w14:paraId="1AB47722" w14:textId="5682A3AB" w:rsidR="006C21EF" w:rsidRDefault="006C21EF" w:rsidP="00170AA8">
      <w:r w:rsidRPr="006A259A">
        <w:rPr>
          <w:b/>
          <w:bCs/>
        </w:rPr>
        <w:t xml:space="preserve">Proposal </w:t>
      </w:r>
      <w:r w:rsidR="00200070">
        <w:rPr>
          <w:b/>
          <w:bCs/>
        </w:rPr>
        <w:t>8</w:t>
      </w:r>
      <w:r>
        <w:t xml:space="preserve">: </w:t>
      </w:r>
      <w:r w:rsidR="008920C9">
        <w:t xml:space="preserve">Use the follow relative power values for Set 4 as a starting point of discussion: </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37"/>
        <w:gridCol w:w="2875"/>
        <w:gridCol w:w="2875"/>
      </w:tblGrid>
      <w:tr w:rsidR="008920C9" w:rsidRPr="004B342A" w14:paraId="099E2F16" w14:textId="77777777" w:rsidTr="0087061C">
        <w:trPr>
          <w:trHeight w:val="20"/>
          <w:jc w:val="center"/>
        </w:trPr>
        <w:tc>
          <w:tcPr>
            <w:tcW w:w="0" w:type="auto"/>
            <w:vMerge w:val="restart"/>
            <w:tcBorders>
              <w:top w:val="double" w:sz="4" w:space="0" w:color="A5A5A5"/>
              <w:left w:val="double" w:sz="4" w:space="0" w:color="A5A5A5"/>
              <w:bottom w:val="double" w:sz="4" w:space="0" w:color="A5A5A5"/>
              <w:right w:val="double" w:sz="4" w:space="0" w:color="A5A5A5"/>
            </w:tcBorders>
            <w:vAlign w:val="center"/>
            <w:hideMark/>
          </w:tcPr>
          <w:p w14:paraId="0A708D22" w14:textId="77777777" w:rsidR="008920C9" w:rsidRPr="004B342A" w:rsidRDefault="008920C9" w:rsidP="0087061C">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Power state</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1AE30D39" w14:textId="77777777" w:rsidR="008920C9" w:rsidRPr="004B342A" w:rsidRDefault="008920C9" w:rsidP="0087061C">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BS Category 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137EFC35" w14:textId="77777777" w:rsidR="008920C9" w:rsidRPr="004B342A" w:rsidRDefault="008920C9" w:rsidP="0087061C">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BS Category 2</w:t>
            </w:r>
          </w:p>
        </w:tc>
      </w:tr>
      <w:tr w:rsidR="008920C9" w:rsidRPr="004B342A" w14:paraId="71AC727A" w14:textId="77777777" w:rsidTr="00C53226">
        <w:trPr>
          <w:trHeight w:val="20"/>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14810A74" w14:textId="77777777" w:rsidR="008920C9" w:rsidRPr="004B342A" w:rsidRDefault="008920C9" w:rsidP="0087061C">
            <w:pPr>
              <w:spacing w:after="0"/>
              <w:rPr>
                <w:rFonts w:ascii="Arial" w:eastAsia="DengXian" w:hAnsi="Arial"/>
                <w:b/>
                <w:sz w:val="18"/>
                <w:lang w:eastAsia="en-GB"/>
              </w:rPr>
            </w:pP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0B22D240" w14:textId="0D7BE6F8" w:rsidR="008920C9" w:rsidRPr="004B342A" w:rsidRDefault="008920C9" w:rsidP="008920C9">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 xml:space="preserve">Set </w:t>
            </w:r>
            <w:r>
              <w:rPr>
                <w:rFonts w:ascii="Arial" w:eastAsia="Calibri" w:hAnsi="Arial" w:cs="Arial"/>
                <w:b/>
                <w:sz w:val="18"/>
                <w:szCs w:val="24"/>
                <w:lang w:eastAsia="en-GB"/>
              </w:rPr>
              <w:t>4</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521B0570" w14:textId="670A6489" w:rsidR="008920C9" w:rsidRPr="004B342A" w:rsidRDefault="008920C9" w:rsidP="008920C9">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 xml:space="preserve">Set </w:t>
            </w:r>
            <w:r>
              <w:rPr>
                <w:rFonts w:ascii="Arial" w:eastAsia="Calibri" w:hAnsi="Arial" w:cs="Arial"/>
                <w:b/>
                <w:sz w:val="18"/>
                <w:szCs w:val="24"/>
                <w:lang w:eastAsia="en-GB"/>
              </w:rPr>
              <w:t>4</w:t>
            </w:r>
          </w:p>
        </w:tc>
      </w:tr>
      <w:tr w:rsidR="008920C9" w:rsidRPr="004B342A" w14:paraId="5031099E" w14:textId="77777777" w:rsidTr="0087061C">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7FB09586" w14:textId="77777777" w:rsidR="008920C9" w:rsidRPr="004B342A" w:rsidRDefault="008920C9" w:rsidP="0087061C">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Deep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4652267" w14:textId="77777777" w:rsidR="008920C9" w:rsidRPr="004B342A" w:rsidRDefault="008920C9" w:rsidP="0087061C">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6E5927A" w14:textId="77777777" w:rsidR="008920C9" w:rsidRPr="004B342A" w:rsidRDefault="008920C9" w:rsidP="0087061C">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1</w:t>
            </w:r>
          </w:p>
        </w:tc>
      </w:tr>
      <w:tr w:rsidR="008920C9" w:rsidRPr="004B342A" w14:paraId="633A0610" w14:textId="77777777" w:rsidTr="0087061C">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044ACE31" w14:textId="77777777" w:rsidR="008920C9" w:rsidRPr="004B342A" w:rsidRDefault="008920C9" w:rsidP="0087061C">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Light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4D4CE78" w14:textId="77777777" w:rsidR="008920C9" w:rsidRPr="004B342A" w:rsidRDefault="008920C9" w:rsidP="0087061C">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25</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301B2ED" w14:textId="77777777" w:rsidR="008920C9" w:rsidRPr="004B342A" w:rsidRDefault="008920C9" w:rsidP="0087061C">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2.1</w:t>
            </w:r>
          </w:p>
        </w:tc>
      </w:tr>
      <w:tr w:rsidR="008920C9" w:rsidRPr="004B342A" w14:paraId="443AA8C9" w14:textId="77777777" w:rsidTr="00C07B4A">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44077718" w14:textId="77777777" w:rsidR="008920C9" w:rsidRPr="004B342A" w:rsidRDefault="008920C9" w:rsidP="0087061C">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Micro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C31517C" w14:textId="1EB2F649" w:rsidR="008920C9" w:rsidRPr="004B342A" w:rsidRDefault="009C1ED7" w:rsidP="008920C9">
            <w:pPr>
              <w:keepNext/>
              <w:keepLines/>
              <w:spacing w:after="0"/>
              <w:jc w:val="center"/>
              <w:rPr>
                <w:rFonts w:ascii="Arial" w:eastAsia="Calibri" w:hAnsi="Arial" w:cs="Arial"/>
                <w:sz w:val="18"/>
                <w:szCs w:val="24"/>
                <w:lang w:eastAsia="en-GB"/>
              </w:rPr>
            </w:pPr>
            <w:r>
              <w:rPr>
                <w:rFonts w:ascii="Arial" w:eastAsia="Calibri" w:hAnsi="Arial" w:cs="Arial"/>
                <w:sz w:val="18"/>
                <w:szCs w:val="24"/>
                <w:lang w:eastAsia="en-GB"/>
              </w:rPr>
              <w:t>[65]</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7CEA5137" w14:textId="4286AA3E" w:rsidR="008920C9" w:rsidRPr="004B342A" w:rsidRDefault="00743641" w:rsidP="008920C9">
            <w:pPr>
              <w:keepNext/>
              <w:keepLines/>
              <w:spacing w:after="0"/>
              <w:jc w:val="center"/>
              <w:rPr>
                <w:rFonts w:ascii="Arial" w:eastAsia="Calibri" w:hAnsi="Arial" w:cs="Arial"/>
                <w:sz w:val="18"/>
                <w:szCs w:val="24"/>
                <w:lang w:eastAsia="en-GB"/>
              </w:rPr>
            </w:pPr>
            <w:r>
              <w:rPr>
                <w:rFonts w:ascii="Arial" w:eastAsia="Calibri" w:hAnsi="Arial" w:cs="Arial"/>
                <w:sz w:val="18"/>
                <w:szCs w:val="24"/>
                <w:lang w:eastAsia="en-GB"/>
              </w:rPr>
              <w:t>[6.5]</w:t>
            </w:r>
          </w:p>
        </w:tc>
      </w:tr>
      <w:tr w:rsidR="008920C9" w:rsidRPr="004B342A" w14:paraId="4B2A0860" w14:textId="77777777" w:rsidTr="00E67796">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1969FFF6" w14:textId="77777777" w:rsidR="008920C9" w:rsidRPr="004B342A" w:rsidRDefault="008920C9" w:rsidP="0087061C">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Active DL</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E9148D7" w14:textId="493E65E5" w:rsidR="008920C9" w:rsidRPr="004B342A" w:rsidRDefault="00743641" w:rsidP="008920C9">
            <w:pPr>
              <w:keepNext/>
              <w:keepLines/>
              <w:spacing w:after="0"/>
              <w:jc w:val="center"/>
              <w:rPr>
                <w:rFonts w:ascii="Arial" w:eastAsia="Calibri" w:hAnsi="Arial" w:cs="Arial"/>
                <w:sz w:val="18"/>
                <w:szCs w:val="24"/>
                <w:lang w:eastAsia="en-GB"/>
              </w:rPr>
            </w:pPr>
            <w:r>
              <w:rPr>
                <w:rFonts w:ascii="Arial" w:eastAsia="Calibri" w:hAnsi="Arial" w:cs="Arial"/>
                <w:sz w:val="18"/>
                <w:szCs w:val="24"/>
                <w:lang w:eastAsia="en-GB"/>
              </w:rPr>
              <w:t>[320]</w:t>
            </w:r>
          </w:p>
          <w:p w14:paraId="03AB5D78" w14:textId="081A1CD6" w:rsidR="008920C9" w:rsidRPr="004B342A" w:rsidRDefault="008920C9" w:rsidP="0087061C">
            <w:pPr>
              <w:keepNext/>
              <w:keepLines/>
              <w:spacing w:after="0"/>
              <w:jc w:val="center"/>
              <w:rPr>
                <w:rFonts w:ascii="Arial" w:eastAsia="Calibri" w:hAnsi="Arial" w:cs="Arial"/>
                <w:sz w:val="18"/>
                <w:szCs w:val="24"/>
                <w:lang w:eastAsia="en-GB"/>
              </w:rPr>
            </w:pP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532DBE0" w14:textId="4758703B" w:rsidR="008920C9" w:rsidRPr="008920C9" w:rsidRDefault="00743641" w:rsidP="008920C9">
            <w:pPr>
              <w:keepNext/>
              <w:keepLines/>
              <w:spacing w:after="0"/>
              <w:jc w:val="center"/>
              <w:rPr>
                <w:rFonts w:ascii="Arial" w:eastAsia="Calibri" w:hAnsi="Arial" w:cs="Arial"/>
                <w:sz w:val="18"/>
                <w:szCs w:val="24"/>
                <w:lang w:eastAsia="en-GB"/>
              </w:rPr>
            </w:pPr>
            <w:r>
              <w:rPr>
                <w:rFonts w:ascii="Arial" w:eastAsia="Calibri" w:hAnsi="Arial" w:cs="Arial"/>
                <w:sz w:val="18"/>
                <w:szCs w:val="24"/>
                <w:lang w:eastAsia="en-GB"/>
              </w:rPr>
              <w:t>[36]</w:t>
            </w:r>
          </w:p>
        </w:tc>
      </w:tr>
      <w:tr w:rsidR="008920C9" w:rsidRPr="004B342A" w14:paraId="414430CE" w14:textId="77777777" w:rsidTr="004C6430">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6902936" w14:textId="77777777" w:rsidR="008920C9" w:rsidRPr="004B342A" w:rsidRDefault="008920C9" w:rsidP="0087061C">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Active UL</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5064B757" w14:textId="1E3E2D67" w:rsidR="008920C9" w:rsidRPr="004B342A" w:rsidRDefault="00743641" w:rsidP="008920C9">
            <w:pPr>
              <w:keepNext/>
              <w:keepLines/>
              <w:spacing w:after="0"/>
              <w:jc w:val="center"/>
              <w:rPr>
                <w:rFonts w:ascii="Arial" w:eastAsia="Calibri" w:hAnsi="Arial" w:cs="Arial"/>
                <w:sz w:val="18"/>
                <w:szCs w:val="24"/>
                <w:lang w:eastAsia="en-GB"/>
              </w:rPr>
            </w:pPr>
            <w:r>
              <w:rPr>
                <w:rFonts w:ascii="Arial" w:eastAsia="Calibri" w:hAnsi="Arial" w:cs="Arial"/>
                <w:sz w:val="18"/>
                <w:szCs w:val="24"/>
                <w:lang w:eastAsia="en-GB"/>
              </w:rPr>
              <w:t>[125]</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DAB5762" w14:textId="09D91998" w:rsidR="008920C9" w:rsidRPr="004B342A" w:rsidRDefault="005A156F" w:rsidP="008920C9">
            <w:pPr>
              <w:keepNext/>
              <w:keepLines/>
              <w:spacing w:after="0"/>
              <w:jc w:val="center"/>
              <w:rPr>
                <w:rFonts w:ascii="Arial" w:eastAsia="Calibri" w:hAnsi="Arial" w:cs="Arial"/>
                <w:sz w:val="18"/>
                <w:szCs w:val="24"/>
                <w:lang w:eastAsia="en-GB"/>
              </w:rPr>
            </w:pPr>
            <w:r>
              <w:rPr>
                <w:rFonts w:ascii="Arial" w:eastAsia="Calibri" w:hAnsi="Arial" w:cs="Arial"/>
                <w:sz w:val="18"/>
                <w:szCs w:val="24"/>
                <w:lang w:eastAsia="en-GB"/>
              </w:rPr>
              <w:t>[</w:t>
            </w:r>
            <w:r w:rsidR="003E1C4A">
              <w:rPr>
                <w:rFonts w:ascii="Arial" w:eastAsia="Calibri" w:hAnsi="Arial" w:cs="Arial"/>
                <w:sz w:val="18"/>
                <w:szCs w:val="24"/>
                <w:lang w:eastAsia="en-GB"/>
              </w:rPr>
              <w:t>9]</w:t>
            </w:r>
          </w:p>
        </w:tc>
      </w:tr>
    </w:tbl>
    <w:p w14:paraId="7B81DD91" w14:textId="095F74BC" w:rsidR="00F62155" w:rsidRDefault="00F62155" w:rsidP="00170AA8"/>
    <w:p w14:paraId="7BE9A74C" w14:textId="392EDEEE" w:rsidR="000F5053" w:rsidRDefault="000F5053" w:rsidP="000F5053">
      <w:pPr>
        <w:pStyle w:val="Heading3"/>
      </w:pPr>
      <w:r>
        <w:t>Evaluation</w:t>
      </w:r>
      <w:r w:rsidR="00B24790">
        <w:t xml:space="preserve"> of Sync Signal Periodicity</w:t>
      </w:r>
      <w:r>
        <w:t xml:space="preserve">  </w:t>
      </w:r>
    </w:p>
    <w:p w14:paraId="1DB8803C" w14:textId="04EE4D7B" w:rsidR="00444EA6" w:rsidRDefault="00444EA6" w:rsidP="00444EA6">
      <w:r>
        <w:t>During RAN1#122-bis the following agreement was reached on Syn</w:t>
      </w:r>
      <w:r w:rsidR="000F6EFB">
        <w:t>c</w:t>
      </w:r>
      <w:r>
        <w:t xml:space="preserve"> Signal Periodicity: </w:t>
      </w:r>
    </w:p>
    <w:tbl>
      <w:tblPr>
        <w:tblStyle w:val="TableGrid"/>
        <w:tblW w:w="0" w:type="auto"/>
        <w:tblLook w:val="04A0" w:firstRow="1" w:lastRow="0" w:firstColumn="1" w:lastColumn="0" w:noHBand="0" w:noVBand="1"/>
      </w:tblPr>
      <w:tblGrid>
        <w:gridCol w:w="9350"/>
      </w:tblGrid>
      <w:tr w:rsidR="00444EA6" w14:paraId="70BA976A" w14:textId="77777777" w:rsidTr="00377BC4">
        <w:tc>
          <w:tcPr>
            <w:tcW w:w="9350" w:type="dxa"/>
          </w:tcPr>
          <w:p w14:paraId="7D6192AE" w14:textId="77777777" w:rsidR="00A43AB3" w:rsidRPr="003611AB" w:rsidRDefault="00A43AB3" w:rsidP="00A43AB3">
            <w:pPr>
              <w:spacing w:after="0"/>
              <w:rPr>
                <w:rFonts w:eastAsia="DengXian"/>
                <w:szCs w:val="24"/>
                <w:highlight w:val="green"/>
                <w:lang w:eastAsia="zh-CN"/>
              </w:rPr>
            </w:pPr>
            <w:r w:rsidRPr="003611AB">
              <w:rPr>
                <w:rFonts w:eastAsia="DengXian" w:hint="eastAsia"/>
                <w:szCs w:val="24"/>
                <w:highlight w:val="green"/>
                <w:lang w:eastAsia="zh-CN"/>
              </w:rPr>
              <w:t>Agreement</w:t>
            </w:r>
          </w:p>
          <w:p w14:paraId="23451C5E" w14:textId="77777777" w:rsidR="00A43AB3" w:rsidRPr="003611AB" w:rsidRDefault="00A43AB3" w:rsidP="00A43AB3">
            <w:pPr>
              <w:spacing w:after="0" w:line="256" w:lineRule="auto"/>
              <w:rPr>
                <w:rFonts w:ascii="Times" w:eastAsia="Calibri" w:hAnsi="Times" w:cs="Arial"/>
                <w:szCs w:val="24"/>
              </w:rPr>
            </w:pPr>
            <w:r w:rsidRPr="003611AB">
              <w:rPr>
                <w:rFonts w:ascii="Times" w:eastAsia="Calibri" w:hAnsi="Times" w:cs="Arial"/>
                <w:szCs w:val="24"/>
              </w:rPr>
              <w:t>Study and evaluate</w:t>
            </w:r>
            <w:r w:rsidRPr="003611AB">
              <w:rPr>
                <w:rFonts w:ascii="Times" w:eastAsia="Calibri" w:hAnsi="Times" w:cs="Arial"/>
                <w:color w:val="FF0000"/>
                <w:szCs w:val="24"/>
              </w:rPr>
              <w:t xml:space="preserve"> </w:t>
            </w:r>
            <w:r w:rsidRPr="003611AB">
              <w:rPr>
                <w:rFonts w:ascii="Times" w:eastAsia="Calibri" w:hAnsi="Times" w:cs="Arial"/>
                <w:szCs w:val="24"/>
              </w:rPr>
              <w:t xml:space="preserve">NW energy savings </w:t>
            </w:r>
            <w:r w:rsidRPr="003611AB">
              <w:rPr>
                <w:rFonts w:ascii="Times" w:eastAsia="DengXian" w:hAnsi="Times" w:cs="Arial" w:hint="eastAsia"/>
                <w:szCs w:val="24"/>
                <w:lang w:eastAsia="zh-CN"/>
              </w:rPr>
              <w:t xml:space="preserve">and the impact on </w:t>
            </w:r>
            <w:r w:rsidRPr="003611AB">
              <w:rPr>
                <w:rFonts w:ascii="Times" w:eastAsia="Calibri" w:hAnsi="Times" w:cs="Arial"/>
                <w:szCs w:val="24"/>
              </w:rPr>
              <w:t xml:space="preserve">UE performance and user experience </w:t>
            </w:r>
            <w:r w:rsidRPr="003611AB">
              <w:rPr>
                <w:rFonts w:ascii="Times" w:eastAsia="DengXian" w:hAnsi="Times" w:cs="Arial" w:hint="eastAsia"/>
                <w:szCs w:val="24"/>
                <w:lang w:eastAsia="zh-CN"/>
              </w:rPr>
              <w:t>with</w:t>
            </w:r>
            <w:r w:rsidRPr="003611AB">
              <w:rPr>
                <w:rFonts w:ascii="Times" w:eastAsia="Calibri" w:hAnsi="Times" w:cs="Arial"/>
                <w:szCs w:val="24"/>
              </w:rPr>
              <w:t xml:space="preserve"> </w:t>
            </w:r>
            <w:r w:rsidRPr="003611AB">
              <w:rPr>
                <w:rFonts w:ascii="Times" w:eastAsia="DengXian" w:hAnsi="Times" w:cs="Arial" w:hint="eastAsia"/>
                <w:szCs w:val="24"/>
                <w:lang w:eastAsia="zh-CN"/>
              </w:rPr>
              <w:t>respect to</w:t>
            </w:r>
            <w:r w:rsidRPr="003611AB">
              <w:rPr>
                <w:rFonts w:ascii="Times" w:eastAsia="Calibri" w:hAnsi="Times" w:cs="Arial"/>
                <w:szCs w:val="24"/>
              </w:rPr>
              <w:t xml:space="preserve"> </w:t>
            </w:r>
            <w:r w:rsidRPr="003611AB">
              <w:rPr>
                <w:rFonts w:ascii="Times" w:eastAsia="DengXian" w:hAnsi="Times" w:cs="Arial" w:hint="eastAsia"/>
                <w:szCs w:val="24"/>
                <w:lang w:eastAsia="zh-CN"/>
              </w:rPr>
              <w:t xml:space="preserve">20ms and longer </w:t>
            </w:r>
            <w:r w:rsidRPr="003611AB">
              <w:rPr>
                <w:rFonts w:ascii="Times" w:eastAsia="Calibri" w:hAnsi="Times" w:cs="Arial"/>
                <w:szCs w:val="24"/>
              </w:rPr>
              <w:t>periodicit</w:t>
            </w:r>
            <w:r w:rsidRPr="003611AB">
              <w:rPr>
                <w:rFonts w:ascii="Times" w:eastAsia="DengXian" w:hAnsi="Times" w:cs="Arial" w:hint="eastAsia"/>
                <w:szCs w:val="24"/>
                <w:lang w:eastAsia="zh-CN"/>
              </w:rPr>
              <w:t>ies</w:t>
            </w:r>
            <w:r w:rsidRPr="003611AB">
              <w:rPr>
                <w:rFonts w:ascii="Times" w:eastAsia="Calibri" w:hAnsi="Times" w:cs="Arial"/>
                <w:szCs w:val="24"/>
              </w:rPr>
              <w:t xml:space="preserve"> of sync signal(s)</w:t>
            </w:r>
            <w:r w:rsidRPr="003611AB">
              <w:rPr>
                <w:rFonts w:ascii="Times" w:eastAsia="DengXian" w:hAnsi="Times" w:cs="Arial" w:hint="eastAsia"/>
                <w:szCs w:val="24"/>
                <w:lang w:eastAsia="zh-CN"/>
              </w:rPr>
              <w:t xml:space="preserve"> at least</w:t>
            </w:r>
            <w:r w:rsidRPr="003611AB">
              <w:rPr>
                <w:rFonts w:ascii="Times" w:eastAsia="Calibri" w:hAnsi="Times" w:cs="Arial"/>
                <w:szCs w:val="24"/>
              </w:rPr>
              <w:t xml:space="preserve"> for initial access</w:t>
            </w:r>
            <w:r w:rsidRPr="003611AB">
              <w:rPr>
                <w:rFonts w:ascii="Times" w:eastAsia="DengXian" w:hAnsi="Times" w:cs="Arial" w:hint="eastAsia"/>
                <w:szCs w:val="24"/>
                <w:lang w:eastAsia="zh-CN"/>
              </w:rPr>
              <w:t xml:space="preserve"> with the following consideration, but not limited to</w:t>
            </w:r>
            <w:r w:rsidRPr="003611AB">
              <w:rPr>
                <w:rFonts w:ascii="Times" w:eastAsia="Calibri" w:hAnsi="Times" w:cs="Arial"/>
                <w:szCs w:val="24"/>
              </w:rPr>
              <w:t>:</w:t>
            </w:r>
          </w:p>
          <w:p w14:paraId="2D5DFF11" w14:textId="77777777" w:rsidR="00A43AB3" w:rsidRPr="003611AB" w:rsidRDefault="00A43AB3" w:rsidP="00A43AB3">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BS assumptions:</w:t>
            </w:r>
          </w:p>
          <w:p w14:paraId="0A0EFC81" w14:textId="77777777" w:rsidR="00A43AB3" w:rsidRPr="003611AB" w:rsidRDefault="00A43AB3" w:rsidP="00A43AB3">
            <w:pPr>
              <w:numPr>
                <w:ilvl w:val="0"/>
                <w:numId w:val="45"/>
              </w:numPr>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(e.g., sync signal(s),</w:t>
            </w:r>
            <w:r w:rsidRPr="003611AB">
              <w:rPr>
                <w:rFonts w:ascii="Times" w:eastAsia="DengXian" w:hAnsi="Times" w:cs="Arial" w:hint="eastAsia"/>
                <w:szCs w:val="24"/>
                <w:lang w:eastAsia="zh-CN"/>
              </w:rPr>
              <w:t xml:space="preserve"> broadcast PDCCH,</w:t>
            </w:r>
            <w:r w:rsidRPr="003611AB">
              <w:rPr>
                <w:rFonts w:ascii="Times" w:eastAsia="Calibri" w:hAnsi="Times" w:cs="Arial"/>
                <w:szCs w:val="24"/>
                <w:lang w:eastAsia="zh-CN"/>
              </w:rPr>
              <w:t xml:space="preserve"> SIB-1, SIB, paging, PRACH), e.g.,</w:t>
            </w:r>
          </w:p>
          <w:p w14:paraId="7BF9A5B8" w14:textId="77777777" w:rsidR="00A43AB3" w:rsidRPr="003611AB" w:rsidRDefault="00A43AB3" w:rsidP="00A43AB3">
            <w:pPr>
              <w:numPr>
                <w:ilvl w:val="1"/>
                <w:numId w:val="45"/>
              </w:numPr>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33578146" w14:textId="77777777" w:rsidR="00A43AB3" w:rsidRPr="003611AB" w:rsidRDefault="00A43AB3" w:rsidP="00A43AB3">
            <w:pPr>
              <w:numPr>
                <w:ilvl w:val="1"/>
                <w:numId w:val="45"/>
              </w:numPr>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On-demand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3F0736F7" w14:textId="77777777" w:rsidR="00A43AB3" w:rsidRPr="003611AB" w:rsidRDefault="00A43AB3" w:rsidP="00A43AB3">
            <w:pPr>
              <w:numPr>
                <w:ilvl w:val="0"/>
                <w:numId w:val="45"/>
              </w:numPr>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UE-specific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(for low, light, medium loads), e.g.,</w:t>
            </w:r>
          </w:p>
          <w:p w14:paraId="12D48816" w14:textId="77777777" w:rsidR="00A43AB3" w:rsidRPr="003611AB" w:rsidRDefault="00A43AB3" w:rsidP="00A43AB3">
            <w:pPr>
              <w:numPr>
                <w:ilvl w:val="1"/>
                <w:numId w:val="45"/>
              </w:numPr>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7E756C1C" w14:textId="77777777" w:rsidR="00A43AB3" w:rsidRPr="003611AB" w:rsidRDefault="00A43AB3" w:rsidP="00A43AB3">
            <w:pPr>
              <w:numPr>
                <w:ilvl w:val="1"/>
                <w:numId w:val="45"/>
              </w:numPr>
              <w:suppressAutoHyphens/>
              <w:overflowPunct/>
              <w:autoSpaceDE/>
              <w:autoSpaceDN/>
              <w:adjustRightInd/>
              <w:spacing w:after="0" w:line="256" w:lineRule="auto"/>
              <w:jc w:val="both"/>
              <w:textAlignment w:val="auto"/>
              <w:rPr>
                <w:rFonts w:ascii="Times" w:eastAsia="Calibri" w:hAnsi="Times" w:cs="Arial"/>
                <w:szCs w:val="24"/>
                <w:lang w:eastAsia="zh-CN"/>
              </w:rPr>
            </w:pPr>
            <w:proofErr w:type="spellStart"/>
            <w:r w:rsidRPr="003611AB">
              <w:rPr>
                <w:rFonts w:ascii="Times" w:eastAsia="Calibri" w:hAnsi="Times" w:cs="Arial"/>
                <w:szCs w:val="24"/>
                <w:lang w:eastAsia="zh-CN"/>
              </w:rPr>
              <w:t>Unclustered</w:t>
            </w:r>
            <w:proofErr w:type="spellEnd"/>
            <w:r w:rsidRPr="003611AB">
              <w:rPr>
                <w:rFonts w:ascii="Times" w:eastAsia="Calibri" w:hAnsi="Times" w:cs="Arial"/>
                <w:szCs w:val="24"/>
                <w:lang w:eastAsia="zh-CN"/>
              </w:rPr>
              <w:t xml:space="preserve">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79C1703F" w14:textId="77777777" w:rsidR="00A43AB3" w:rsidRPr="003611AB" w:rsidRDefault="00A43AB3" w:rsidP="00A43AB3">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UE impact:</w:t>
            </w:r>
          </w:p>
          <w:p w14:paraId="0CFC0751" w14:textId="77777777" w:rsidR="00A43AB3" w:rsidRPr="003611AB" w:rsidRDefault="00A43AB3" w:rsidP="00A43AB3">
            <w:pPr>
              <w:numPr>
                <w:ilvl w:val="0"/>
                <w:numId w:val="45"/>
              </w:numPr>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 search complexity and latency, </w:t>
            </w:r>
            <w:r w:rsidRPr="003611AB">
              <w:rPr>
                <w:rFonts w:ascii="Times" w:eastAsia="DengXian" w:hAnsi="Times" w:cs="Arial" w:hint="eastAsia"/>
                <w:szCs w:val="24"/>
                <w:lang w:eastAsia="zh-CN"/>
              </w:rPr>
              <w:t>including frequency search latency,</w:t>
            </w:r>
          </w:p>
          <w:p w14:paraId="3BB16D97" w14:textId="77777777" w:rsidR="00A43AB3" w:rsidRPr="003611AB" w:rsidRDefault="00A43AB3" w:rsidP="00A43AB3">
            <w:pPr>
              <w:numPr>
                <w:ilvl w:val="0"/>
                <w:numId w:val="45"/>
              </w:numPr>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UE</w:t>
            </w:r>
            <w:r w:rsidRPr="003611AB">
              <w:rPr>
                <w:rFonts w:ascii="Times" w:eastAsia="DengXian" w:hAnsi="Times" w:cs="Arial" w:hint="eastAsia"/>
                <w:szCs w:val="24"/>
                <w:lang w:eastAsia="zh-CN"/>
              </w:rPr>
              <w:t xml:space="preserve"> </w:t>
            </w:r>
            <w:r w:rsidRPr="003611AB">
              <w:rPr>
                <w:rFonts w:ascii="Times" w:eastAsia="Calibri" w:hAnsi="Times" w:cs="Arial"/>
                <w:szCs w:val="24"/>
                <w:lang w:eastAsia="zh-CN"/>
              </w:rPr>
              <w:t>P</w:t>
            </w:r>
            <w:r w:rsidRPr="003611AB">
              <w:rPr>
                <w:rFonts w:ascii="Times" w:eastAsia="DengXian" w:hAnsi="Times" w:cs="Arial" w:hint="eastAsia"/>
                <w:szCs w:val="24"/>
                <w:lang w:eastAsia="zh-CN"/>
              </w:rPr>
              <w:t>ower consumption</w:t>
            </w:r>
            <w:r w:rsidRPr="003611AB">
              <w:rPr>
                <w:rFonts w:ascii="Times" w:eastAsia="Calibri" w:hAnsi="Times" w:cs="Arial"/>
                <w:szCs w:val="24"/>
                <w:lang w:eastAsia="zh-CN"/>
              </w:rPr>
              <w:t>,</w:t>
            </w:r>
          </w:p>
          <w:p w14:paraId="20C6186B" w14:textId="77777777" w:rsidR="00A43AB3" w:rsidRPr="003611AB" w:rsidRDefault="00A43AB3" w:rsidP="00A43AB3">
            <w:pPr>
              <w:numPr>
                <w:ilvl w:val="0"/>
                <w:numId w:val="45"/>
              </w:numPr>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Sync signal detection</w:t>
            </w:r>
            <w:r w:rsidRPr="003611AB">
              <w:rPr>
                <w:rFonts w:ascii="Times" w:eastAsia="DengXian" w:hAnsi="Times" w:cs="Arial" w:hint="eastAsia"/>
                <w:szCs w:val="24"/>
                <w:lang w:eastAsia="zh-CN"/>
              </w:rPr>
              <w:t>, coverage</w:t>
            </w:r>
            <w:r w:rsidRPr="003611AB">
              <w:rPr>
                <w:rFonts w:ascii="Times" w:eastAsia="Calibri" w:hAnsi="Times" w:cs="Arial"/>
                <w:szCs w:val="24"/>
                <w:lang w:eastAsia="zh-CN"/>
              </w:rPr>
              <w:t xml:space="preserve"> and tracking performance,</w:t>
            </w:r>
            <w:r w:rsidRPr="003611AB">
              <w:rPr>
                <w:rFonts w:ascii="Times" w:eastAsia="DengXian" w:hAnsi="Times" w:cs="Arial" w:hint="eastAsia"/>
                <w:szCs w:val="24"/>
                <w:lang w:eastAsia="zh-CN"/>
              </w:rPr>
              <w:t xml:space="preserve"> </w:t>
            </w:r>
          </w:p>
          <w:p w14:paraId="6AA37D30" w14:textId="77777777" w:rsidR="00A43AB3" w:rsidRPr="003611AB" w:rsidRDefault="00A43AB3" w:rsidP="00A43AB3">
            <w:pPr>
              <w:numPr>
                <w:ilvl w:val="0"/>
                <w:numId w:val="45"/>
              </w:numPr>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RRM, mobility,</w:t>
            </w:r>
          </w:p>
          <w:p w14:paraId="1D067CBF" w14:textId="77777777" w:rsidR="00A43AB3" w:rsidRPr="003611AB" w:rsidRDefault="00A43AB3" w:rsidP="00A43AB3">
            <w:pPr>
              <w:numPr>
                <w:ilvl w:val="0"/>
                <w:numId w:val="45"/>
              </w:numPr>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Beam </w:t>
            </w:r>
            <w:r w:rsidRPr="003611AB">
              <w:rPr>
                <w:rFonts w:ascii="Times" w:eastAsia="DengXian" w:hAnsi="Times" w:cs="Arial" w:hint="eastAsia"/>
                <w:szCs w:val="24"/>
                <w:lang w:eastAsia="zh-CN"/>
              </w:rPr>
              <w:t>management</w:t>
            </w:r>
            <w:r w:rsidRPr="003611AB">
              <w:rPr>
                <w:rFonts w:ascii="Times" w:eastAsia="Calibri" w:hAnsi="Times" w:cs="Arial"/>
                <w:szCs w:val="24"/>
                <w:lang w:eastAsia="zh-CN"/>
              </w:rPr>
              <w:t>,</w:t>
            </w:r>
          </w:p>
          <w:p w14:paraId="1CEC6ADA" w14:textId="77777777" w:rsidR="00A43AB3" w:rsidRPr="003611AB" w:rsidRDefault="00A43AB3" w:rsidP="00A43AB3">
            <w:pPr>
              <w:numPr>
                <w:ilvl w:val="0"/>
                <w:numId w:val="45"/>
              </w:numPr>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Other properties are not precluded,</w:t>
            </w:r>
          </w:p>
          <w:p w14:paraId="34CC0144" w14:textId="77777777" w:rsidR="00A43AB3" w:rsidRPr="003611AB" w:rsidRDefault="00A43AB3" w:rsidP="00A43AB3">
            <w:pPr>
              <w:numPr>
                <w:ilvl w:val="0"/>
                <w:numId w:val="45"/>
              </w:numPr>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Improvements to address identified impact, e.g.,</w:t>
            </w:r>
          </w:p>
          <w:p w14:paraId="11595FE7" w14:textId="77777777" w:rsidR="00A43AB3" w:rsidRPr="003611AB" w:rsidRDefault="00A43AB3" w:rsidP="00A43AB3">
            <w:pPr>
              <w:numPr>
                <w:ilvl w:val="1"/>
                <w:numId w:val="45"/>
              </w:numPr>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Additional sync signal needs,</w:t>
            </w:r>
          </w:p>
          <w:p w14:paraId="2CC0DE5C" w14:textId="77777777" w:rsidR="00A43AB3" w:rsidRPr="003611AB" w:rsidRDefault="00A43AB3" w:rsidP="00A43AB3">
            <w:pPr>
              <w:numPr>
                <w:ilvl w:val="1"/>
                <w:numId w:val="45"/>
              </w:numPr>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Adaptation of sync signal transmission periodicity,</w:t>
            </w:r>
          </w:p>
          <w:p w14:paraId="7E1F4729" w14:textId="77777777" w:rsidR="00A43AB3" w:rsidRPr="003611AB" w:rsidRDefault="00A43AB3" w:rsidP="00A43AB3">
            <w:pPr>
              <w:numPr>
                <w:ilvl w:val="1"/>
                <w:numId w:val="45"/>
              </w:numPr>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Sparser synch raster.</w:t>
            </w:r>
          </w:p>
          <w:p w14:paraId="2D56A9BE" w14:textId="77777777" w:rsidR="00444EA6" w:rsidRPr="004C4625" w:rsidRDefault="00444EA6" w:rsidP="00444EA6">
            <w:pPr>
              <w:overflowPunct/>
              <w:autoSpaceDE/>
              <w:autoSpaceDN/>
              <w:adjustRightInd/>
              <w:spacing w:after="0"/>
              <w:textAlignment w:val="auto"/>
              <w:rPr>
                <w:rFonts w:eastAsia="Times New Roman"/>
              </w:rPr>
            </w:pPr>
          </w:p>
        </w:tc>
      </w:tr>
    </w:tbl>
    <w:p w14:paraId="510B96F8" w14:textId="77777777" w:rsidR="00444EA6" w:rsidRDefault="00444EA6" w:rsidP="00444EA6"/>
    <w:p w14:paraId="511CBE4F" w14:textId="181044CD" w:rsidR="00A43AB3" w:rsidRDefault="00A43AB3" w:rsidP="00444EA6">
      <w:r>
        <w:t xml:space="preserve">We have performed some initial evaluations of the </w:t>
      </w:r>
      <w:r w:rsidR="00E13D89">
        <w:t xml:space="preserve">NW energy saving gains of increasing the default sync signal periodicity beyond the 20 </w:t>
      </w:r>
      <w:proofErr w:type="spellStart"/>
      <w:r w:rsidR="00E13D89">
        <w:t>ms</w:t>
      </w:r>
      <w:proofErr w:type="spellEnd"/>
      <w:r w:rsidR="00E13D89">
        <w:t xml:space="preserve"> supported in 5G. </w:t>
      </w:r>
      <w:r w:rsidR="004326F6">
        <w:t xml:space="preserve">So </w:t>
      </w:r>
      <w:proofErr w:type="gramStart"/>
      <w:r w:rsidR="004326F6">
        <w:t>far</w:t>
      </w:r>
      <w:proofErr w:type="gramEnd"/>
      <w:r w:rsidR="004326F6">
        <w:t xml:space="preserve"> we have focused on the no load case. </w:t>
      </w:r>
      <w:r w:rsidR="00E13D89">
        <w:t xml:space="preserve">We have used the agreed tables and assumptions discussed/referenced in the prior section. </w:t>
      </w:r>
      <w:r w:rsidR="00A9577A">
        <w:t xml:space="preserve">We have evaluated a baseline configuration (e.g., using the 20 </w:t>
      </w:r>
      <w:proofErr w:type="spellStart"/>
      <w:r w:rsidR="00A9577A">
        <w:t>ms</w:t>
      </w:r>
      <w:proofErr w:type="spellEnd"/>
      <w:r w:rsidR="00A9577A">
        <w:t xml:space="preserve"> periodicity) and 3 potential enhanced configurations. We summarize the </w:t>
      </w:r>
      <w:r w:rsidR="004B7F7B">
        <w:t xml:space="preserve">3 enhanced configuration as follows: </w:t>
      </w:r>
    </w:p>
    <w:p w14:paraId="1626AC08" w14:textId="6DC072BF" w:rsidR="004B7F7B" w:rsidRDefault="004B7F7B" w:rsidP="004B7F7B">
      <w:pPr>
        <w:pStyle w:val="ListParagraph"/>
        <w:numPr>
          <w:ilvl w:val="0"/>
          <w:numId w:val="46"/>
        </w:numPr>
      </w:pPr>
      <w:r>
        <w:t xml:space="preserve">Enhance 1: 40 </w:t>
      </w:r>
      <w:proofErr w:type="spellStart"/>
      <w:r>
        <w:t>ms</w:t>
      </w:r>
      <w:proofErr w:type="spellEnd"/>
      <w:r>
        <w:t xml:space="preserve"> SS periodicity </w:t>
      </w:r>
    </w:p>
    <w:p w14:paraId="73F4C50D" w14:textId="4B8DD6E1" w:rsidR="004B7F7B" w:rsidRDefault="004B7F7B" w:rsidP="004B7F7B">
      <w:pPr>
        <w:pStyle w:val="ListParagraph"/>
        <w:numPr>
          <w:ilvl w:val="0"/>
          <w:numId w:val="46"/>
        </w:numPr>
      </w:pPr>
      <w:r>
        <w:t xml:space="preserve">Enhance 2: </w:t>
      </w:r>
      <w:r w:rsidR="00477947">
        <w:t xml:space="preserve">80 </w:t>
      </w:r>
      <w:proofErr w:type="spellStart"/>
      <w:r w:rsidR="00477947">
        <w:t>ms</w:t>
      </w:r>
      <w:proofErr w:type="spellEnd"/>
      <w:r w:rsidR="00477947">
        <w:t xml:space="preserve"> SS periodicity </w:t>
      </w:r>
    </w:p>
    <w:p w14:paraId="37D7CB0D" w14:textId="194B165D" w:rsidR="00477947" w:rsidRDefault="00477947" w:rsidP="004B7F7B">
      <w:pPr>
        <w:pStyle w:val="ListParagraph"/>
        <w:numPr>
          <w:ilvl w:val="0"/>
          <w:numId w:val="46"/>
        </w:numPr>
      </w:pPr>
      <w:r>
        <w:t xml:space="preserve">Enhance 3: 160 </w:t>
      </w:r>
      <w:proofErr w:type="spellStart"/>
      <w:r>
        <w:t>ms</w:t>
      </w:r>
      <w:proofErr w:type="spellEnd"/>
      <w:r>
        <w:t xml:space="preserve"> SS periodicity </w:t>
      </w:r>
    </w:p>
    <w:p w14:paraId="6C5C5AC4" w14:textId="4500AF46" w:rsidR="00754403" w:rsidRDefault="00754403" w:rsidP="00754403">
      <w:r>
        <w:t>We evaluated both Cat 1 base stations and Cat 2 base stations</w:t>
      </w:r>
      <w:r w:rsidR="00947656">
        <w:t xml:space="preserve"> as defined by </w:t>
      </w:r>
      <w:r w:rsidR="00947656" w:rsidRPr="003D4FB8">
        <w:rPr>
          <w:rFonts w:eastAsia="Times New Roman"/>
        </w:rPr>
        <w:t>TR 38.864</w:t>
      </w:r>
      <w:r>
        <w:t xml:space="preserve">. We evaluated Set 1, Set 2, and Set 3 </w:t>
      </w:r>
      <w:r w:rsidR="00ED5D23">
        <w:t>for</w:t>
      </w:r>
      <w:r w:rsidR="00947656">
        <w:t xml:space="preserve"> reference configurations. We assumed a symbol wise power model and </w:t>
      </w:r>
      <w:r w:rsidR="000D35AD">
        <w:t>assumed the following signals/channels</w:t>
      </w:r>
      <w:r w:rsidR="00F5353D">
        <w:t xml:space="preserve"> for each SS periodicity (i.e., SIB1 with same periodicity as SS)</w:t>
      </w:r>
      <w:r w:rsidR="000D35AD">
        <w:t xml:space="preserve">: </w:t>
      </w:r>
    </w:p>
    <w:p w14:paraId="6D8863EB" w14:textId="74E8DB87" w:rsidR="000D35AD" w:rsidRDefault="000D35AD" w:rsidP="000D35AD">
      <w:pPr>
        <w:pStyle w:val="ListParagraph"/>
        <w:numPr>
          <w:ilvl w:val="0"/>
          <w:numId w:val="47"/>
        </w:numPr>
      </w:pPr>
      <w:r>
        <w:t>SSB</w:t>
      </w:r>
      <w:r w:rsidR="001C5863">
        <w:t xml:space="preserve"> – 4 symbols</w:t>
      </w:r>
      <w:r>
        <w:t xml:space="preserve"> </w:t>
      </w:r>
    </w:p>
    <w:p w14:paraId="2F3C22CC" w14:textId="24E5A9A4" w:rsidR="000D35AD" w:rsidRDefault="001C5863" w:rsidP="000D35AD">
      <w:pPr>
        <w:pStyle w:val="ListParagraph"/>
        <w:numPr>
          <w:ilvl w:val="0"/>
          <w:numId w:val="47"/>
        </w:numPr>
      </w:pPr>
      <w:r>
        <w:lastRenderedPageBreak/>
        <w:t>PDCCH (For SIB1) – 4 symbols</w:t>
      </w:r>
      <w:r w:rsidR="003A1329">
        <w:t xml:space="preserve"> (2 occasions with 2 symbols each)</w:t>
      </w:r>
      <w:r>
        <w:t xml:space="preserve"> </w:t>
      </w:r>
    </w:p>
    <w:p w14:paraId="661E2FFA" w14:textId="36683907" w:rsidR="00F5353D" w:rsidRDefault="001C5863" w:rsidP="00F5353D">
      <w:pPr>
        <w:pStyle w:val="ListParagraph"/>
        <w:numPr>
          <w:ilvl w:val="0"/>
          <w:numId w:val="47"/>
        </w:numPr>
      </w:pPr>
      <w:r>
        <w:t xml:space="preserve">PDSCH (For SIB1) – 12 symbols </w:t>
      </w:r>
    </w:p>
    <w:p w14:paraId="303E6FE3" w14:textId="2245F847" w:rsidR="00F5353D" w:rsidRDefault="00F5353D" w:rsidP="00F5353D">
      <w:pPr>
        <w:pStyle w:val="ListParagraph"/>
        <w:numPr>
          <w:ilvl w:val="0"/>
          <w:numId w:val="47"/>
        </w:numPr>
      </w:pPr>
      <w:r>
        <w:t>Micro sleep – 1 slot</w:t>
      </w:r>
      <w:r w:rsidR="004326F6">
        <w:t xml:space="preserve"> </w:t>
      </w:r>
    </w:p>
    <w:p w14:paraId="071E06B8" w14:textId="46C36D85" w:rsidR="004326F6" w:rsidRDefault="004326F6" w:rsidP="004326F6">
      <w:r>
        <w:t>The remaining time was then set to the lowest sleep state that the base station could enter</w:t>
      </w:r>
      <w:r w:rsidR="0037669D">
        <w:t xml:space="preserve"> with the remaining time</w:t>
      </w:r>
      <w:r>
        <w:t>. Figure 2 shows a summary of the evaluation results for Cat 1 BS</w:t>
      </w:r>
      <w:r w:rsidR="00230099">
        <w:t>. Figure 3 shows a summary of the evaluation results for Cat 2 BS.</w:t>
      </w:r>
      <w:r w:rsidR="006460E2">
        <w:t xml:space="preserve"> The graphs </w:t>
      </w:r>
      <w:r w:rsidR="0055396A">
        <w:t xml:space="preserve">in Figure 2 and Figure 3 </w:t>
      </w:r>
      <w:r w:rsidR="006460E2">
        <w:t xml:space="preserve">show the percentage of energy saving gains that can be achieved relative to the baseline configuration (of 20 </w:t>
      </w:r>
      <w:proofErr w:type="spellStart"/>
      <w:r w:rsidR="006460E2">
        <w:t>ms</w:t>
      </w:r>
      <w:proofErr w:type="spellEnd"/>
      <w:r w:rsidR="006460E2">
        <w:t xml:space="preserve"> periodicity). </w:t>
      </w:r>
      <w:r w:rsidR="0055396A">
        <w:t>Figure 4 shows the percent of energy consumed during active DL transmission for Cat 1 Set 1 (as an exemplary case).</w:t>
      </w:r>
    </w:p>
    <w:p w14:paraId="7A23EAF7" w14:textId="77777777" w:rsidR="0013352C" w:rsidRPr="00444EA6" w:rsidRDefault="0013352C" w:rsidP="004326F6"/>
    <w:p w14:paraId="0394F5F6" w14:textId="2E2E8375" w:rsidR="00D62547" w:rsidRDefault="00AF3235" w:rsidP="00A772ED">
      <w:pPr>
        <w:jc w:val="center"/>
      </w:pPr>
      <w:r>
        <w:rPr>
          <w:noProof/>
        </w:rPr>
        <w:drawing>
          <wp:inline distT="0" distB="0" distL="0" distR="0" wp14:anchorId="4975F7EB" wp14:editId="10BD7CAF">
            <wp:extent cx="5486400" cy="3200400"/>
            <wp:effectExtent l="0" t="0" r="0" b="0"/>
            <wp:docPr id="2870059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37466AD" w14:textId="619AB559" w:rsidR="007D2EC0" w:rsidRDefault="00692CA5" w:rsidP="0013352C">
      <w:pPr>
        <w:jc w:val="center"/>
      </w:pPr>
      <w:r>
        <w:t>Figure 2. Summary of</w:t>
      </w:r>
      <w:r w:rsidR="006460E2">
        <w:t xml:space="preserve"> NW energy saving</w:t>
      </w:r>
      <w:r>
        <w:t xml:space="preserve"> </w:t>
      </w:r>
      <w:r w:rsidR="006460E2">
        <w:t xml:space="preserve">- </w:t>
      </w:r>
      <w:r>
        <w:t>SS periodicity</w:t>
      </w:r>
      <w:r w:rsidR="006460E2">
        <w:t xml:space="preserve">, Cat 1. </w:t>
      </w:r>
    </w:p>
    <w:p w14:paraId="774C2981" w14:textId="1E76FA26" w:rsidR="00B24790" w:rsidRPr="00B24790" w:rsidRDefault="007D2EC0" w:rsidP="00A772ED">
      <w:pPr>
        <w:jc w:val="center"/>
      </w:pPr>
      <w:r>
        <w:rPr>
          <w:noProof/>
        </w:rPr>
        <w:lastRenderedPageBreak/>
        <w:drawing>
          <wp:inline distT="0" distB="0" distL="0" distR="0" wp14:anchorId="6524790C" wp14:editId="516320C9">
            <wp:extent cx="5486400" cy="3200400"/>
            <wp:effectExtent l="0" t="0" r="0" b="0"/>
            <wp:docPr id="193853154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A2AB3B4" w14:textId="45D5D27E" w:rsidR="000F5053" w:rsidRDefault="006460E2" w:rsidP="006460E2">
      <w:pPr>
        <w:jc w:val="center"/>
      </w:pPr>
      <w:r>
        <w:t>Figure 3. Summary of NW energy saving - SS periodicity, Cat 2.</w:t>
      </w:r>
    </w:p>
    <w:p w14:paraId="4A3F2292" w14:textId="77777777" w:rsidR="00405FC9" w:rsidRPr="00B24790" w:rsidRDefault="00405FC9" w:rsidP="00A772ED">
      <w:pPr>
        <w:jc w:val="center"/>
      </w:pPr>
      <w:r>
        <w:rPr>
          <w:noProof/>
        </w:rPr>
        <w:drawing>
          <wp:inline distT="0" distB="0" distL="0" distR="0" wp14:anchorId="61D4E746" wp14:editId="2803B23A">
            <wp:extent cx="5486400" cy="3200400"/>
            <wp:effectExtent l="0" t="0" r="0" b="0"/>
            <wp:docPr id="160256361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31E05E4" w14:textId="33E08C29" w:rsidR="00405FC9" w:rsidRDefault="00405FC9" w:rsidP="00405FC9">
      <w:pPr>
        <w:jc w:val="center"/>
      </w:pPr>
      <w:r>
        <w:t xml:space="preserve">Figure </w:t>
      </w:r>
      <w:r w:rsidR="00681E16">
        <w:t>4</w:t>
      </w:r>
      <w:r>
        <w:t xml:space="preserve">. </w:t>
      </w:r>
      <w:r w:rsidR="00DE0608">
        <w:t>P</w:t>
      </w:r>
      <w:r w:rsidR="00681E16">
        <w:t xml:space="preserve">ercent of </w:t>
      </w:r>
      <w:r w:rsidR="00EC6BD7">
        <w:t>energy consumed during active DL transmission</w:t>
      </w:r>
      <w:r>
        <w:t>.</w:t>
      </w:r>
    </w:p>
    <w:p w14:paraId="5E94D1AF" w14:textId="11B5BE9A" w:rsidR="00C433EF" w:rsidRDefault="00C433EF" w:rsidP="006460E2">
      <w:pPr>
        <w:jc w:val="center"/>
      </w:pPr>
    </w:p>
    <w:p w14:paraId="592E072C" w14:textId="6A6C5922" w:rsidR="00C433EF" w:rsidRDefault="00C433EF" w:rsidP="00C433EF">
      <w:r>
        <w:t>From the results summarized in Figures 2</w:t>
      </w:r>
      <w:r w:rsidR="00DA0879">
        <w:t>,</w:t>
      </w:r>
      <w:r>
        <w:t xml:space="preserve"> 3</w:t>
      </w:r>
      <w:r w:rsidR="00DA0879">
        <w:t>, and 4</w:t>
      </w:r>
      <w:r>
        <w:t xml:space="preserve"> we draw the following </w:t>
      </w:r>
      <w:r w:rsidR="0087428A">
        <w:t>ob</w:t>
      </w:r>
      <w:r>
        <w:t>s</w:t>
      </w:r>
      <w:r w:rsidR="0087428A">
        <w:t>ervation</w:t>
      </w:r>
      <w:r>
        <w:t xml:space="preserve">: </w:t>
      </w:r>
    </w:p>
    <w:p w14:paraId="3004BF08" w14:textId="5178EFEA" w:rsidR="00C433EF" w:rsidRDefault="007E4681" w:rsidP="00C433EF">
      <w:pPr>
        <w:pStyle w:val="ListParagraph"/>
        <w:numPr>
          <w:ilvl w:val="0"/>
          <w:numId w:val="48"/>
        </w:numPr>
      </w:pPr>
      <w:r w:rsidRPr="00DB1A14">
        <w:rPr>
          <w:b/>
          <w:bCs/>
        </w:rPr>
        <w:t xml:space="preserve">Observation </w:t>
      </w:r>
      <w:r w:rsidR="00200070">
        <w:rPr>
          <w:b/>
          <w:bCs/>
        </w:rPr>
        <w:t>4</w:t>
      </w:r>
      <w:r>
        <w:t xml:space="preserve">: Increasing the sync signal periodicity provides significant energy saving gains </w:t>
      </w:r>
    </w:p>
    <w:p w14:paraId="21122E22" w14:textId="0D114487" w:rsidR="00274FAC" w:rsidRDefault="007E4681" w:rsidP="00C433EF">
      <w:pPr>
        <w:pStyle w:val="ListParagraph"/>
        <w:numPr>
          <w:ilvl w:val="0"/>
          <w:numId w:val="48"/>
        </w:numPr>
      </w:pPr>
      <w:r w:rsidRPr="00DB1A14">
        <w:rPr>
          <w:b/>
          <w:bCs/>
        </w:rPr>
        <w:t xml:space="preserve">Observation </w:t>
      </w:r>
      <w:r w:rsidR="00200070">
        <w:rPr>
          <w:b/>
          <w:bCs/>
        </w:rPr>
        <w:t>5</w:t>
      </w:r>
      <w:r>
        <w:t xml:space="preserve">: </w:t>
      </w:r>
      <w:r w:rsidR="0087428A">
        <w:t xml:space="preserve">Gains from increasing the sync signal periodicity vary from 8% to up to 93% depending on the reference configuration, base station category, and </w:t>
      </w:r>
      <w:r w:rsidR="00274FAC">
        <w:t xml:space="preserve">evaluated periodicity. </w:t>
      </w:r>
    </w:p>
    <w:p w14:paraId="4B58CC2D" w14:textId="639047B2" w:rsidR="009D4591" w:rsidRDefault="009D4591" w:rsidP="00C433EF">
      <w:pPr>
        <w:pStyle w:val="ListParagraph"/>
        <w:numPr>
          <w:ilvl w:val="0"/>
          <w:numId w:val="48"/>
        </w:numPr>
      </w:pPr>
      <w:r w:rsidRPr="00DB1A14">
        <w:rPr>
          <w:b/>
          <w:bCs/>
        </w:rPr>
        <w:t xml:space="preserve">Observation </w:t>
      </w:r>
      <w:r w:rsidR="00200070">
        <w:rPr>
          <w:b/>
          <w:bCs/>
        </w:rPr>
        <w:t>6</w:t>
      </w:r>
      <w:r w:rsidR="00DB1A14">
        <w:rPr>
          <w:b/>
          <w:bCs/>
        </w:rPr>
        <w:t>:</w:t>
      </w:r>
      <w:r>
        <w:t xml:space="preserve"> The dominant factor in </w:t>
      </w:r>
      <w:r w:rsidR="007A1D0D">
        <w:t>most cases is the energy consumed while in various sleep states</w:t>
      </w:r>
      <w:r w:rsidR="00DB1A14">
        <w:t xml:space="preserve"> (i.e., not during active DL transmission). </w:t>
      </w:r>
    </w:p>
    <w:p w14:paraId="0E1213AB" w14:textId="0AAD9C97" w:rsidR="007E4681" w:rsidRDefault="00274FAC" w:rsidP="00C433EF">
      <w:pPr>
        <w:pStyle w:val="ListParagraph"/>
        <w:numPr>
          <w:ilvl w:val="0"/>
          <w:numId w:val="48"/>
        </w:numPr>
      </w:pPr>
      <w:r w:rsidRPr="00DB1A14">
        <w:rPr>
          <w:b/>
          <w:bCs/>
        </w:rPr>
        <w:lastRenderedPageBreak/>
        <w:t xml:space="preserve">Observation </w:t>
      </w:r>
      <w:r w:rsidR="00200070">
        <w:rPr>
          <w:b/>
          <w:bCs/>
        </w:rPr>
        <w:t>7</w:t>
      </w:r>
      <w:r>
        <w:t xml:space="preserve">: The largest gains are observed when the base station </w:t>
      </w:r>
      <w:proofErr w:type="gramStart"/>
      <w:r>
        <w:t>has the ability to</w:t>
      </w:r>
      <w:proofErr w:type="gramEnd"/>
      <w:r>
        <w:t xml:space="preserve"> enter the deep sleep state</w:t>
      </w:r>
      <w:r w:rsidR="00487843">
        <w:t xml:space="preserve"> (i.e., SS periodicity of at least 80 </w:t>
      </w:r>
      <w:proofErr w:type="spellStart"/>
      <w:r w:rsidR="00487843">
        <w:t>ms</w:t>
      </w:r>
      <w:proofErr w:type="spellEnd"/>
      <w:r w:rsidR="00487843">
        <w:t>)</w:t>
      </w:r>
      <w:r>
        <w:t xml:space="preserve">. </w:t>
      </w:r>
      <w:r w:rsidR="0087428A">
        <w:t xml:space="preserve"> </w:t>
      </w:r>
    </w:p>
    <w:p w14:paraId="53C5E3BB" w14:textId="3ED5A246" w:rsidR="00EB6641" w:rsidRDefault="00EB6641" w:rsidP="00EB6641">
      <w:r>
        <w:t xml:space="preserve">Based on the above observations we see that the ability of the base station to </w:t>
      </w:r>
      <w:proofErr w:type="gramStart"/>
      <w:r>
        <w:t>enter into</w:t>
      </w:r>
      <w:proofErr w:type="gramEnd"/>
      <w:r>
        <w:t xml:space="preserve"> a deeper sleep state is critical in achieving </w:t>
      </w:r>
      <w:r w:rsidR="00A910FC">
        <w:t xml:space="preserve">larger network energy saving gains. </w:t>
      </w:r>
    </w:p>
    <w:p w14:paraId="326C0DAB" w14:textId="65BAF65D" w:rsidR="00970B1A" w:rsidRDefault="00746765" w:rsidP="00EB6641">
      <w:r w:rsidRPr="000E1957">
        <w:rPr>
          <w:b/>
          <w:bCs/>
        </w:rPr>
        <w:t xml:space="preserve">Proposal </w:t>
      </w:r>
      <w:r w:rsidR="00200070">
        <w:rPr>
          <w:b/>
          <w:bCs/>
        </w:rPr>
        <w:t>9</w:t>
      </w:r>
      <w:r>
        <w:t xml:space="preserve">: RAN1 to study methods (e.g., including clustering of transmissions) to provide </w:t>
      </w:r>
      <w:r w:rsidR="000E1957">
        <w:t>more opportunities for base station to enter a deep sleep mode.</w:t>
      </w:r>
    </w:p>
    <w:p w14:paraId="52755AE9" w14:textId="1F2D54C4" w:rsidR="00170AA8" w:rsidRDefault="00170AA8" w:rsidP="00170AA8">
      <w:pPr>
        <w:pStyle w:val="Heading2"/>
        <w:ind w:left="576"/>
      </w:pPr>
      <w:r>
        <w:t xml:space="preserve">Network Energy Saving for 6GR  </w:t>
      </w:r>
    </w:p>
    <w:p w14:paraId="0FC79965" w14:textId="6F37283F" w:rsidR="001B3EAE" w:rsidRDefault="00195159" w:rsidP="006A1CFF">
      <w:r>
        <w:t xml:space="preserve">In this section we provide a brief overview (and non-exhaustive list) of </w:t>
      </w:r>
      <w:r w:rsidR="00CF77A2">
        <w:t xml:space="preserve">NES features from 5G/5G-A that should be </w:t>
      </w:r>
      <w:r w:rsidR="00962164">
        <w:t xml:space="preserve">considered </w:t>
      </w:r>
      <w:r w:rsidR="00CF77A2">
        <w:t>in 6GR as well.</w:t>
      </w:r>
      <w:r w:rsidR="001B3EAE">
        <w:t xml:space="preserve"> </w:t>
      </w:r>
      <w:r w:rsidR="00EC2E24">
        <w:t xml:space="preserve">The 5G design attempted to limit the always on signal transmissions mandated from the </w:t>
      </w:r>
      <w:proofErr w:type="spellStart"/>
      <w:r w:rsidR="00EC2E24">
        <w:t>gNB</w:t>
      </w:r>
      <w:proofErr w:type="spellEnd"/>
      <w:r w:rsidR="00EC2E24">
        <w:t xml:space="preserve"> side</w:t>
      </w:r>
      <w:r w:rsidR="00133A2F">
        <w:t xml:space="preserve"> but SSB and SIB1 were still mostly necessary (e.g., in most scenarios/releases). </w:t>
      </w:r>
      <w:r w:rsidR="00DA7660">
        <w:t xml:space="preserve">These transmissions can consume a </w:t>
      </w:r>
      <w:r w:rsidR="008D2C61">
        <w:t>large</w:t>
      </w:r>
      <w:r w:rsidR="00DA7660">
        <w:t xml:space="preserve"> amount of power and there may be no UEs which are receiving them at a given time (e.g., especially in low load scenarios)</w:t>
      </w:r>
      <w:r w:rsidR="00C67B77">
        <w:t xml:space="preserve">. </w:t>
      </w:r>
      <w:r w:rsidR="007D5BDD">
        <w:t xml:space="preserve">This was </w:t>
      </w:r>
      <w:r w:rsidR="001A5396">
        <w:t xml:space="preserve">confirmed during the Rel-18/19 studies as a potential area for large energy saving. </w:t>
      </w:r>
      <w:r w:rsidR="00C67B77">
        <w:t>Therefore</w:t>
      </w:r>
      <w:r w:rsidR="008D2C61">
        <w:t>,</w:t>
      </w:r>
      <w:r w:rsidR="00C67B77">
        <w:t xml:space="preserve"> we </w:t>
      </w:r>
      <w:r w:rsidR="008D2C61">
        <w:t>propose</w:t>
      </w:r>
      <w:r w:rsidR="00C67B77">
        <w:t xml:space="preserve"> the 6G design should </w:t>
      </w:r>
      <w:r w:rsidR="007B7F12">
        <w:t xml:space="preserve">try to </w:t>
      </w:r>
      <w:r w:rsidR="00C67B77">
        <w:t>support OD-SSB and OD-SIB1 from day 1</w:t>
      </w:r>
      <w:r w:rsidR="001A5396">
        <w:t>.</w:t>
      </w:r>
      <w:r w:rsidR="00EC2E24">
        <w:t xml:space="preserve"> </w:t>
      </w:r>
      <w:r w:rsidR="009B392C">
        <w:t xml:space="preserve">OD-SSB and OD-SIB1 if supported from day 1 can also be designed concurrently with the initial access procedure to ensure these features are well </w:t>
      </w:r>
      <w:r w:rsidR="00442CC9">
        <w:t xml:space="preserve">coordinated across the fundamental design. </w:t>
      </w:r>
      <w:r w:rsidR="00E62206">
        <w:t xml:space="preserve">In addition, 3GPP determined cell DTX/DRX as one of the key network energy saving features in 5G </w:t>
      </w:r>
      <w:r w:rsidR="00FF556B">
        <w:t xml:space="preserve">with large gains and minimal impact on other UE metrics. </w:t>
      </w:r>
      <w:r w:rsidR="00442CC9">
        <w:t xml:space="preserve">Cell DTX/DRX also </w:t>
      </w:r>
      <w:r w:rsidR="00BA5E0F">
        <w:t>has potential to impact many types of signals/channels without a need for specific</w:t>
      </w:r>
      <w:r w:rsidR="00C47737">
        <w:t xml:space="preserve"> NES</w:t>
      </w:r>
      <w:r w:rsidR="00BA5E0F">
        <w:t xml:space="preserve"> designs for each signal/channel. </w:t>
      </w:r>
      <w:r w:rsidR="00C47737">
        <w:t>Therefore, in</w:t>
      </w:r>
      <w:r w:rsidR="001B3EAE">
        <w:t xml:space="preserve"> our view at least the following features should be prioritized from day 1 in 6GR: </w:t>
      </w:r>
    </w:p>
    <w:p w14:paraId="0926792A" w14:textId="304DC4EB" w:rsidR="00170AA8" w:rsidRDefault="001B3EAE" w:rsidP="001B3EAE">
      <w:pPr>
        <w:pStyle w:val="ListParagraph"/>
        <w:numPr>
          <w:ilvl w:val="0"/>
          <w:numId w:val="26"/>
        </w:numPr>
      </w:pPr>
      <w:r>
        <w:t xml:space="preserve">Cell DTX/DRX </w:t>
      </w:r>
    </w:p>
    <w:p w14:paraId="2DD47CD2" w14:textId="5A273737" w:rsidR="001B3EAE" w:rsidRDefault="001B3EAE" w:rsidP="001B3EAE">
      <w:pPr>
        <w:pStyle w:val="ListParagraph"/>
        <w:numPr>
          <w:ilvl w:val="0"/>
          <w:numId w:val="26"/>
        </w:numPr>
      </w:pPr>
      <w:r>
        <w:t xml:space="preserve">On-demand SIB1 (OD-SIB1) </w:t>
      </w:r>
    </w:p>
    <w:p w14:paraId="5BF1EDF0" w14:textId="20945EA7" w:rsidR="001B3EAE" w:rsidRDefault="001B3EAE" w:rsidP="001B3EAE">
      <w:pPr>
        <w:pStyle w:val="ListParagraph"/>
        <w:numPr>
          <w:ilvl w:val="0"/>
          <w:numId w:val="26"/>
        </w:numPr>
      </w:pPr>
      <w:r>
        <w:t xml:space="preserve">On-demand SSB (OD-SSB) </w:t>
      </w:r>
    </w:p>
    <w:p w14:paraId="527A4F46" w14:textId="08538BF8" w:rsidR="001B3EAE" w:rsidRDefault="00181A92" w:rsidP="001B3EAE">
      <w:r>
        <w:t xml:space="preserve">These features also had limitations in 5G due to a variety of reasons. Table </w:t>
      </w:r>
      <w:r w:rsidR="000654F7">
        <w:t>3</w:t>
      </w:r>
      <w:r>
        <w:t xml:space="preserve"> summarizes the limitations of each of these features: </w:t>
      </w:r>
    </w:p>
    <w:p w14:paraId="66CB8275" w14:textId="082D6377" w:rsidR="00522649" w:rsidRDefault="00AB69EC" w:rsidP="00AB69EC">
      <w:pPr>
        <w:jc w:val="center"/>
      </w:pPr>
      <w:r>
        <w:t xml:space="preserve">Table </w:t>
      </w:r>
      <w:r w:rsidR="000654F7">
        <w:t>3</w:t>
      </w:r>
      <w:r>
        <w:t xml:space="preserve">. Summary </w:t>
      </w:r>
      <w:r w:rsidR="000C5F7B">
        <w:t>5G</w:t>
      </w:r>
      <w:r w:rsidR="008D2C61">
        <w:t>-</w:t>
      </w:r>
      <w:r w:rsidR="000C5F7B">
        <w:t>A NES Features.</w:t>
      </w:r>
    </w:p>
    <w:tbl>
      <w:tblPr>
        <w:tblStyle w:val="TableGrid"/>
        <w:tblW w:w="0" w:type="auto"/>
        <w:tblLook w:val="04A0" w:firstRow="1" w:lastRow="0" w:firstColumn="1" w:lastColumn="0" w:noHBand="0" w:noVBand="1"/>
      </w:tblPr>
      <w:tblGrid>
        <w:gridCol w:w="2425"/>
        <w:gridCol w:w="4216"/>
        <w:gridCol w:w="3321"/>
      </w:tblGrid>
      <w:tr w:rsidR="00522649" w14:paraId="0F0D2B36" w14:textId="77777777" w:rsidTr="00372CE9">
        <w:tc>
          <w:tcPr>
            <w:tcW w:w="2425" w:type="dxa"/>
          </w:tcPr>
          <w:p w14:paraId="77F53FEB" w14:textId="1837DF95" w:rsidR="00522649" w:rsidRPr="00372CE9" w:rsidRDefault="00522649" w:rsidP="001B3EAE">
            <w:pPr>
              <w:rPr>
                <w:b/>
                <w:bCs/>
              </w:rPr>
            </w:pPr>
            <w:r w:rsidRPr="00372CE9">
              <w:rPr>
                <w:b/>
                <w:bCs/>
              </w:rPr>
              <w:t>Feature</w:t>
            </w:r>
          </w:p>
        </w:tc>
        <w:tc>
          <w:tcPr>
            <w:tcW w:w="4216" w:type="dxa"/>
          </w:tcPr>
          <w:p w14:paraId="16A21D33" w14:textId="730F28C7" w:rsidR="00522649" w:rsidRPr="00372CE9" w:rsidRDefault="00522649" w:rsidP="001B3EAE">
            <w:pPr>
              <w:rPr>
                <w:b/>
                <w:bCs/>
              </w:rPr>
            </w:pPr>
            <w:r w:rsidRPr="00372CE9">
              <w:rPr>
                <w:b/>
                <w:bCs/>
              </w:rPr>
              <w:t>Limitations in NR</w:t>
            </w:r>
          </w:p>
        </w:tc>
        <w:tc>
          <w:tcPr>
            <w:tcW w:w="3321" w:type="dxa"/>
          </w:tcPr>
          <w:p w14:paraId="6446E6B2" w14:textId="6112546B" w:rsidR="00522649" w:rsidRPr="00372CE9" w:rsidRDefault="00522649" w:rsidP="001B3EAE">
            <w:pPr>
              <w:rPr>
                <w:b/>
                <w:bCs/>
              </w:rPr>
            </w:pPr>
            <w:r w:rsidRPr="00372CE9">
              <w:rPr>
                <w:b/>
                <w:bCs/>
              </w:rPr>
              <w:t>Notes</w:t>
            </w:r>
          </w:p>
        </w:tc>
      </w:tr>
      <w:tr w:rsidR="00522649" w14:paraId="6E40DBD1" w14:textId="77777777" w:rsidTr="00372CE9">
        <w:tc>
          <w:tcPr>
            <w:tcW w:w="2425" w:type="dxa"/>
          </w:tcPr>
          <w:p w14:paraId="073F635A" w14:textId="263EA259" w:rsidR="00522649" w:rsidRDefault="00522649" w:rsidP="001B3EAE">
            <w:r>
              <w:t>Cell DTX/DRX</w:t>
            </w:r>
          </w:p>
        </w:tc>
        <w:tc>
          <w:tcPr>
            <w:tcW w:w="4216" w:type="dxa"/>
          </w:tcPr>
          <w:p w14:paraId="25D33808" w14:textId="6E151DD6" w:rsidR="00522649" w:rsidRDefault="00522649" w:rsidP="001B3EAE">
            <w:r>
              <w:t>Only for RRC Connected mode</w:t>
            </w:r>
          </w:p>
        </w:tc>
        <w:tc>
          <w:tcPr>
            <w:tcW w:w="3321" w:type="dxa"/>
          </w:tcPr>
          <w:p w14:paraId="3319578F" w14:textId="45037C19" w:rsidR="00522649" w:rsidRDefault="00003202" w:rsidP="001B3EAE">
            <w:r>
              <w:t>Extensions to RRC idle/inactive were discussed but not yet supported</w:t>
            </w:r>
          </w:p>
        </w:tc>
      </w:tr>
      <w:tr w:rsidR="00522649" w14:paraId="72A4E82F" w14:textId="77777777" w:rsidTr="00372CE9">
        <w:tc>
          <w:tcPr>
            <w:tcW w:w="2425" w:type="dxa"/>
          </w:tcPr>
          <w:p w14:paraId="493DDD15" w14:textId="6E576437" w:rsidR="00522649" w:rsidRDefault="00003202" w:rsidP="001B3EAE">
            <w:r>
              <w:t>OD-SIB1</w:t>
            </w:r>
          </w:p>
        </w:tc>
        <w:tc>
          <w:tcPr>
            <w:tcW w:w="4216" w:type="dxa"/>
          </w:tcPr>
          <w:p w14:paraId="655747B7" w14:textId="6A0C6C2E" w:rsidR="00522649" w:rsidRDefault="00003202" w:rsidP="001B3EAE">
            <w:r>
              <w:t>Requires an anchor cell (i.e., doesn’t work for standalone)</w:t>
            </w:r>
          </w:p>
        </w:tc>
        <w:tc>
          <w:tcPr>
            <w:tcW w:w="3321" w:type="dxa"/>
          </w:tcPr>
          <w:p w14:paraId="6067368F" w14:textId="79F8A5DA" w:rsidR="00522649" w:rsidRDefault="00225558" w:rsidP="001B3EAE">
            <w:r>
              <w:t>Due to legacy UEs needing to receive SIB1 (or otherwise barring the cell) it was difficult to co-exist with prior 5G releases</w:t>
            </w:r>
          </w:p>
        </w:tc>
      </w:tr>
      <w:tr w:rsidR="00522649" w14:paraId="504FEE33" w14:textId="77777777" w:rsidTr="00372CE9">
        <w:tc>
          <w:tcPr>
            <w:tcW w:w="2425" w:type="dxa"/>
          </w:tcPr>
          <w:p w14:paraId="3B6C43EB" w14:textId="06792CAC" w:rsidR="00522649" w:rsidRDefault="00225558" w:rsidP="001B3EAE">
            <w:r>
              <w:t>OD-SSB</w:t>
            </w:r>
          </w:p>
        </w:tc>
        <w:tc>
          <w:tcPr>
            <w:tcW w:w="4216" w:type="dxa"/>
          </w:tcPr>
          <w:p w14:paraId="43765720" w14:textId="5CD17291" w:rsidR="00522649" w:rsidRDefault="00225558" w:rsidP="001B3EAE">
            <w:r>
              <w:t xml:space="preserve">Only for SCell (i.e., Connected mode) and only </w:t>
            </w:r>
            <w:r w:rsidR="00A55BA3">
              <w:t>off the sync raster</w:t>
            </w:r>
          </w:p>
        </w:tc>
        <w:tc>
          <w:tcPr>
            <w:tcW w:w="3321" w:type="dxa"/>
          </w:tcPr>
          <w:p w14:paraId="2DF94EC7" w14:textId="4B0FC5C0" w:rsidR="00522649" w:rsidRDefault="00A55BA3" w:rsidP="001B3EAE">
            <w:r>
              <w:t xml:space="preserve">Due to legacy UE issues and late stage of the design it was deemed </w:t>
            </w:r>
            <w:proofErr w:type="spellStart"/>
            <w:r>
              <w:t>to</w:t>
            </w:r>
            <w:proofErr w:type="spellEnd"/>
            <w:r>
              <w:t xml:space="preserve"> difficult to support OD-SSB for other cases in 5G</w:t>
            </w:r>
          </w:p>
        </w:tc>
      </w:tr>
    </w:tbl>
    <w:p w14:paraId="2CD29DB2" w14:textId="77777777" w:rsidR="00181A92" w:rsidRDefault="00181A92" w:rsidP="001B3EAE"/>
    <w:p w14:paraId="011BFFAF" w14:textId="65E334D3" w:rsidR="001B3EAE" w:rsidRDefault="002B758B" w:rsidP="001B3EAE">
      <w:r>
        <w:t xml:space="preserve">For cell DTX/DRX </w:t>
      </w:r>
      <w:r w:rsidR="00F4752A">
        <w:t xml:space="preserve">in 5G this feature enables both </w:t>
      </w:r>
      <w:r w:rsidR="005404B8">
        <w:t xml:space="preserve">network energy saving </w:t>
      </w:r>
      <w:proofErr w:type="gramStart"/>
      <w:r w:rsidR="005404B8">
        <w:t>and also</w:t>
      </w:r>
      <w:proofErr w:type="gramEnd"/>
      <w:r w:rsidR="005404B8">
        <w:t xml:space="preserve"> UE power saving (e.g., by </w:t>
      </w:r>
      <w:r w:rsidR="006A638A">
        <w:t xml:space="preserve">not requiring the UE to monitor </w:t>
      </w:r>
      <w:r w:rsidR="00C10ADE">
        <w:t>some signals/channels during cell DTX off). Cell DTX/DRX was also already enabled to be dynamic (e.g., via activation/deactivation on DCI 2_9)</w:t>
      </w:r>
      <w:r w:rsidR="00837EB3">
        <w:t xml:space="preserve">. However, one of the limitations of cell DTX/DRX in 5G is that the feature only applies to RRC Connected </w:t>
      </w:r>
      <w:r w:rsidR="000B004C">
        <w:t>state</w:t>
      </w:r>
      <w:r w:rsidR="00837EB3">
        <w:t xml:space="preserve">. In our view cell DTX/DRX should be supported in 6GR again and should be extended to remove the limitations of 5G. </w:t>
      </w:r>
    </w:p>
    <w:p w14:paraId="2377FF38" w14:textId="27FBA1B7" w:rsidR="00B40BBE" w:rsidRDefault="00837EB3" w:rsidP="001B3EAE">
      <w:r w:rsidRPr="004B5EBF">
        <w:rPr>
          <w:b/>
          <w:bCs/>
        </w:rPr>
        <w:t xml:space="preserve">Observation </w:t>
      </w:r>
      <w:r w:rsidR="00200070">
        <w:rPr>
          <w:b/>
          <w:bCs/>
        </w:rPr>
        <w:t>8</w:t>
      </w:r>
      <w:r>
        <w:t xml:space="preserve">: Cell DTX/DRX is </w:t>
      </w:r>
      <w:r w:rsidR="00B40BBE">
        <w:t xml:space="preserve">limited to RRC Connected </w:t>
      </w:r>
      <w:r w:rsidR="000B004C">
        <w:t>state</w:t>
      </w:r>
      <w:r w:rsidR="00B40BBE">
        <w:t xml:space="preserve"> in 5G. </w:t>
      </w:r>
    </w:p>
    <w:p w14:paraId="6C7BBF73" w14:textId="4B061373" w:rsidR="00837EB3" w:rsidRDefault="00B40BBE" w:rsidP="001B3EAE">
      <w:r w:rsidRPr="004B5EBF">
        <w:rPr>
          <w:b/>
          <w:bCs/>
        </w:rPr>
        <w:t xml:space="preserve">Proposal </w:t>
      </w:r>
      <w:r w:rsidR="00B47310">
        <w:rPr>
          <w:b/>
          <w:bCs/>
        </w:rPr>
        <w:t>10</w:t>
      </w:r>
      <w:r>
        <w:t xml:space="preserve">: 6GR should support Cell DTX/DRX as a baseline feature and </w:t>
      </w:r>
      <w:r w:rsidR="000B004C">
        <w:t xml:space="preserve">across all RRC states. </w:t>
      </w:r>
      <w:r w:rsidR="00837EB3">
        <w:t xml:space="preserve"> </w:t>
      </w:r>
    </w:p>
    <w:p w14:paraId="483FC600" w14:textId="77777777" w:rsidR="007509C1" w:rsidRDefault="00FC4436" w:rsidP="001B3EAE">
      <w:r>
        <w:lastRenderedPageBreak/>
        <w:t xml:space="preserve">For on-demand SIB1 this feature </w:t>
      </w:r>
      <w:r w:rsidR="00A929B7">
        <w:t xml:space="preserve">reduces the amount of “always-on” signals that the network needs to transmit. As there can be many instances where the SIB1 is transmitted and no UEs </w:t>
      </w:r>
      <w:proofErr w:type="gramStart"/>
      <w:r w:rsidR="00A929B7">
        <w:t>actually receive</w:t>
      </w:r>
      <w:proofErr w:type="gramEnd"/>
      <w:r w:rsidR="00A929B7">
        <w:t xml:space="preserve"> it, this is wasted overhead and power from the network point of view. As such</w:t>
      </w:r>
      <w:r w:rsidR="00D22765">
        <w:t xml:space="preserve"> on-demand SIB1 should be supported from day 1 in 6GR.</w:t>
      </w:r>
      <w:r w:rsidR="00A929B7">
        <w:t xml:space="preserve"> </w:t>
      </w:r>
      <w:r w:rsidR="009D6F2C">
        <w:t xml:space="preserve">OD-SIB1 in 5G-A is also limited to the case of an anchor cell and an NES cell (i.e., cell supporting OD-SIB1 still needs another cell to help). RAN1 should study </w:t>
      </w:r>
      <w:r w:rsidR="00AC3978">
        <w:t>if OD-SIB1 can be extended to the standalone cell case.</w:t>
      </w:r>
    </w:p>
    <w:p w14:paraId="18B287CD" w14:textId="77777777" w:rsidR="00C111F0" w:rsidRDefault="007509C1" w:rsidP="001B3EAE">
      <w:r>
        <w:t xml:space="preserve">At RAN1#122-bis the following agreement on OD-SIB1 was </w:t>
      </w:r>
      <w:r w:rsidR="00C111F0">
        <w:t>reached:</w:t>
      </w:r>
    </w:p>
    <w:tbl>
      <w:tblPr>
        <w:tblStyle w:val="TableGrid"/>
        <w:tblW w:w="0" w:type="auto"/>
        <w:tblLook w:val="04A0" w:firstRow="1" w:lastRow="0" w:firstColumn="1" w:lastColumn="0" w:noHBand="0" w:noVBand="1"/>
      </w:tblPr>
      <w:tblGrid>
        <w:gridCol w:w="9350"/>
      </w:tblGrid>
      <w:tr w:rsidR="00C111F0" w14:paraId="760A0E9E" w14:textId="77777777" w:rsidTr="0087061C">
        <w:tc>
          <w:tcPr>
            <w:tcW w:w="9350" w:type="dxa"/>
          </w:tcPr>
          <w:p w14:paraId="6675D32E" w14:textId="77777777" w:rsidR="00C111F0" w:rsidRPr="003611AB" w:rsidRDefault="00C111F0" w:rsidP="00C111F0">
            <w:pPr>
              <w:tabs>
                <w:tab w:val="left" w:pos="0"/>
              </w:tabs>
              <w:spacing w:after="0" w:line="256" w:lineRule="auto"/>
              <w:rPr>
                <w:rFonts w:ascii="Times" w:eastAsia="DengXian" w:hAnsi="Times" w:cs="Arial"/>
                <w:szCs w:val="24"/>
                <w:highlight w:val="green"/>
                <w:lang w:eastAsia="zh-CN"/>
              </w:rPr>
            </w:pPr>
            <w:bookmarkStart w:id="8" w:name="_Hlk213338769"/>
            <w:r w:rsidRPr="003611AB">
              <w:rPr>
                <w:rFonts w:ascii="Times" w:eastAsia="DengXian" w:hAnsi="Times" w:cs="Arial" w:hint="eastAsia"/>
                <w:szCs w:val="24"/>
                <w:highlight w:val="green"/>
                <w:lang w:eastAsia="zh-CN"/>
              </w:rPr>
              <w:t>Agreement</w:t>
            </w:r>
          </w:p>
          <w:p w14:paraId="51336B3E" w14:textId="77777777" w:rsidR="00C111F0" w:rsidRPr="003611AB" w:rsidRDefault="00C111F0" w:rsidP="00C111F0">
            <w:pPr>
              <w:tabs>
                <w:tab w:val="left" w:pos="1701"/>
              </w:tabs>
              <w:spacing w:after="0"/>
              <w:jc w:val="both"/>
              <w:rPr>
                <w:rFonts w:eastAsia="Times New Roman"/>
                <w:lang w:eastAsia="zh-CN"/>
              </w:rPr>
            </w:pPr>
            <w:r w:rsidRPr="003611AB">
              <w:rPr>
                <w:rFonts w:eastAsia="Times New Roman"/>
                <w:lang w:eastAsia="zh-CN"/>
              </w:rPr>
              <w:t xml:space="preserve">Study and evaluate on-demand and/or periodic SIB-1 </w:t>
            </w:r>
            <w:r w:rsidRPr="003611AB">
              <w:rPr>
                <w:rFonts w:eastAsia="DengXian" w:hint="eastAsia"/>
                <w:lang w:eastAsia="zh-CN"/>
              </w:rPr>
              <w:t>transmission</w:t>
            </w:r>
            <w:r w:rsidRPr="003611AB">
              <w:rPr>
                <w:rFonts w:eastAsia="Times New Roman"/>
                <w:lang w:eastAsia="zh-CN"/>
              </w:rPr>
              <w:t xml:space="preserve"> with respect to</w:t>
            </w:r>
          </w:p>
          <w:p w14:paraId="3CA61A11" w14:textId="77777777" w:rsidR="00C111F0" w:rsidRPr="003611AB" w:rsidRDefault="00C111F0" w:rsidP="00C111F0">
            <w:pPr>
              <w:numPr>
                <w:ilvl w:val="0"/>
                <w:numId w:val="38"/>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energy savings potential and UE </w:t>
            </w:r>
            <w:r w:rsidRPr="003611AB">
              <w:rPr>
                <w:rFonts w:ascii="Times" w:eastAsia="DengXian" w:hAnsi="Times" w:hint="eastAsia"/>
                <w:szCs w:val="24"/>
                <w:lang w:eastAsia="zh-CN"/>
              </w:rPr>
              <w:t>power consumption</w:t>
            </w:r>
            <w:r w:rsidRPr="003611AB">
              <w:rPr>
                <w:rFonts w:ascii="Times" w:eastAsia="Batang" w:hAnsi="Times"/>
                <w:szCs w:val="24"/>
              </w:rPr>
              <w:t xml:space="preserve"> impact,</w:t>
            </w:r>
          </w:p>
          <w:p w14:paraId="4B42D145" w14:textId="77777777" w:rsidR="00C111F0" w:rsidRPr="003611AB" w:rsidRDefault="00C111F0" w:rsidP="00C111F0">
            <w:pPr>
              <w:numPr>
                <w:ilvl w:val="0"/>
                <w:numId w:val="38"/>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SIB-1 acquisition delay,</w:t>
            </w:r>
          </w:p>
          <w:p w14:paraId="5D632EC3" w14:textId="77777777" w:rsidR="00C111F0" w:rsidRPr="003611AB" w:rsidRDefault="00C111F0" w:rsidP="00C111F0">
            <w:pPr>
              <w:numPr>
                <w:ilvl w:val="0"/>
                <w:numId w:val="38"/>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and UE </w:t>
            </w:r>
            <w:r w:rsidRPr="003611AB">
              <w:rPr>
                <w:rFonts w:ascii="Times" w:eastAsia="DengXian" w:hAnsi="Times" w:hint="eastAsia"/>
                <w:szCs w:val="24"/>
                <w:lang w:eastAsia="zh-CN"/>
              </w:rPr>
              <w:t>complexity</w:t>
            </w:r>
            <w:r w:rsidRPr="003611AB">
              <w:rPr>
                <w:rFonts w:ascii="Times" w:eastAsia="Batang" w:hAnsi="Times"/>
                <w:szCs w:val="24"/>
              </w:rPr>
              <w:t>,</w:t>
            </w:r>
          </w:p>
          <w:p w14:paraId="4105E1DB" w14:textId="77777777" w:rsidR="00C111F0" w:rsidRPr="003611AB" w:rsidRDefault="00C111F0" w:rsidP="00C111F0">
            <w:pPr>
              <w:numPr>
                <w:ilvl w:val="0"/>
                <w:numId w:val="38"/>
              </w:numPr>
              <w:suppressAutoHyphens/>
              <w:overflowPunct/>
              <w:autoSpaceDE/>
              <w:autoSpaceDN/>
              <w:adjustRightInd/>
              <w:spacing w:after="0"/>
              <w:jc w:val="both"/>
              <w:textAlignment w:val="auto"/>
              <w:rPr>
                <w:rFonts w:ascii="Times" w:eastAsia="Batang" w:hAnsi="Times"/>
                <w:szCs w:val="24"/>
              </w:rPr>
            </w:pPr>
            <w:r w:rsidRPr="003611AB">
              <w:rPr>
                <w:rFonts w:ascii="Times" w:eastAsia="DengXian" w:hAnsi="Times" w:hint="eastAsia"/>
                <w:szCs w:val="24"/>
                <w:lang w:eastAsia="zh-CN"/>
              </w:rPr>
              <w:t>Coverage,</w:t>
            </w:r>
          </w:p>
          <w:p w14:paraId="19B6616F" w14:textId="77777777" w:rsidR="00C111F0" w:rsidRPr="003611AB" w:rsidRDefault="00C111F0" w:rsidP="00C111F0">
            <w:pPr>
              <w:numPr>
                <w:ilvl w:val="0"/>
                <w:numId w:val="38"/>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Applicable deployment scenarios</w:t>
            </w:r>
            <w:r w:rsidRPr="003611AB">
              <w:rPr>
                <w:rFonts w:ascii="Times" w:eastAsia="DengXian" w:hAnsi="Times" w:hint="eastAsia"/>
                <w:szCs w:val="24"/>
                <w:lang w:eastAsia="zh-CN"/>
              </w:rPr>
              <w:t xml:space="preserve">, </w:t>
            </w:r>
            <w:proofErr w:type="gramStart"/>
            <w:r w:rsidRPr="003611AB">
              <w:rPr>
                <w:rFonts w:ascii="Times" w:eastAsia="DengXian" w:hAnsi="Times" w:hint="eastAsia"/>
                <w:szCs w:val="24"/>
                <w:lang w:eastAsia="zh-CN"/>
              </w:rPr>
              <w:t>e.g.,</w:t>
            </w:r>
            <w:r w:rsidRPr="003611AB">
              <w:rPr>
                <w:rFonts w:ascii="Times" w:eastAsia="Batang" w:hAnsi="Times"/>
                <w:szCs w:val="24"/>
              </w:rPr>
              <w:t>:</w:t>
            </w:r>
            <w:proofErr w:type="gramEnd"/>
          </w:p>
          <w:p w14:paraId="04C48EC2" w14:textId="77777777" w:rsidR="00C111F0" w:rsidRPr="003611AB" w:rsidRDefault="00C111F0" w:rsidP="00C111F0">
            <w:pPr>
              <w:numPr>
                <w:ilvl w:val="1"/>
                <w:numId w:val="38"/>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Standalone cell/carrier,</w:t>
            </w:r>
          </w:p>
          <w:p w14:paraId="02C90D26" w14:textId="045FD6D9" w:rsidR="00C111F0" w:rsidRPr="00C111F0" w:rsidRDefault="00C111F0" w:rsidP="00C111F0">
            <w:pPr>
              <w:numPr>
                <w:ilvl w:val="1"/>
                <w:numId w:val="38"/>
              </w:numPr>
              <w:suppressAutoHyphens/>
              <w:overflowPunct/>
              <w:autoSpaceDE/>
              <w:autoSpaceDN/>
              <w:adjustRightInd/>
              <w:spacing w:after="0"/>
              <w:jc w:val="both"/>
              <w:textAlignment w:val="auto"/>
              <w:rPr>
                <w:rFonts w:ascii="Times" w:eastAsia="Batang" w:hAnsi="Times"/>
                <w:szCs w:val="24"/>
              </w:rPr>
            </w:pPr>
            <w:r w:rsidRPr="003611AB">
              <w:rPr>
                <w:rFonts w:ascii="Times" w:eastAsia="DengXian" w:hAnsi="Times" w:hint="eastAsia"/>
                <w:szCs w:val="24"/>
                <w:lang w:eastAsia="zh-CN"/>
              </w:rPr>
              <w:t>Multiple</w:t>
            </w:r>
            <w:r w:rsidRPr="003611AB">
              <w:rPr>
                <w:rFonts w:ascii="Times" w:eastAsia="Batang" w:hAnsi="Times"/>
                <w:szCs w:val="24"/>
              </w:rPr>
              <w:t xml:space="preserve"> </w:t>
            </w:r>
            <w:r w:rsidRPr="003611AB">
              <w:rPr>
                <w:rFonts w:ascii="Times" w:eastAsia="DengXian" w:hAnsi="Times" w:hint="eastAsia"/>
                <w:szCs w:val="24"/>
                <w:lang w:eastAsia="zh-CN"/>
              </w:rPr>
              <w:t>TRPs/</w:t>
            </w:r>
            <w:r w:rsidRPr="003611AB">
              <w:rPr>
                <w:rFonts w:ascii="Times" w:eastAsia="Batang" w:hAnsi="Times"/>
                <w:szCs w:val="24"/>
              </w:rPr>
              <w:t>cells/carriers</w:t>
            </w:r>
            <w:r w:rsidRPr="003611AB">
              <w:rPr>
                <w:rFonts w:ascii="Times" w:eastAsia="DengXian" w:hAnsi="Times" w:hint="eastAsia"/>
                <w:szCs w:val="24"/>
                <w:lang w:eastAsia="zh-CN"/>
              </w:rPr>
              <w:t>.</w:t>
            </w:r>
          </w:p>
        </w:tc>
      </w:tr>
      <w:bookmarkEnd w:id="8"/>
    </w:tbl>
    <w:p w14:paraId="55B3C301" w14:textId="39CFC203" w:rsidR="00FC4436" w:rsidRDefault="00FC4436" w:rsidP="001B3EAE"/>
    <w:p w14:paraId="7E89D240" w14:textId="058EFFB1" w:rsidR="00CF77A2" w:rsidRDefault="00B94F5A" w:rsidP="006A1CFF">
      <w:r w:rsidRPr="00D565CE">
        <w:rPr>
          <w:b/>
          <w:bCs/>
        </w:rPr>
        <w:t xml:space="preserve">Proposal </w:t>
      </w:r>
      <w:r w:rsidR="00B47310">
        <w:rPr>
          <w:b/>
          <w:bCs/>
        </w:rPr>
        <w:t>11</w:t>
      </w:r>
      <w:r>
        <w:t>: 6GR should support OD-SIB1</w:t>
      </w:r>
      <w:r w:rsidR="00345C16">
        <w:t xml:space="preserve"> at least for the multiple cell/carrier case</w:t>
      </w:r>
      <w:r w:rsidR="00D565CE">
        <w:t xml:space="preserve">. </w:t>
      </w:r>
    </w:p>
    <w:p w14:paraId="19A66EA3" w14:textId="77777777" w:rsidR="009154B9" w:rsidRDefault="006B6193" w:rsidP="00170AA8">
      <w:r>
        <w:t xml:space="preserve">For on-demand SSB this feature targets one of the major power consumption components of the system as the SSB is important to the functioning of the system (e.g., from initial access on). </w:t>
      </w:r>
      <w:r w:rsidR="00710F63">
        <w:t>In 5G-A</w:t>
      </w:r>
      <w:r w:rsidR="00076D40">
        <w:t>,</w:t>
      </w:r>
      <w:r w:rsidR="00710F63">
        <w:t xml:space="preserve"> the OD-SSB feature is limited to the SCell case which really limits the potential energy saving as well as the network still needs to transmit SSB in an “always on” fashion for all </w:t>
      </w:r>
      <w:proofErr w:type="spellStart"/>
      <w:r w:rsidR="00710F63">
        <w:t>PCells</w:t>
      </w:r>
      <w:proofErr w:type="spellEnd"/>
      <w:r w:rsidR="00710F63">
        <w:t xml:space="preserve">. </w:t>
      </w:r>
      <w:r w:rsidR="00DD7801">
        <w:t xml:space="preserve">In our view having the flexibility to turn the SSB off can greatly increase the energy saving potential and should be studied for </w:t>
      </w:r>
      <w:r w:rsidR="003D3D1A">
        <w:t>all cases (e.g., PCell, on synch raster, etc).</w:t>
      </w:r>
      <w:r w:rsidR="009154B9">
        <w:t xml:space="preserve"> The following was agreed during RAN1#122-bis: </w:t>
      </w:r>
    </w:p>
    <w:tbl>
      <w:tblPr>
        <w:tblStyle w:val="TableGrid"/>
        <w:tblW w:w="0" w:type="auto"/>
        <w:tblLook w:val="04A0" w:firstRow="1" w:lastRow="0" w:firstColumn="1" w:lastColumn="0" w:noHBand="0" w:noVBand="1"/>
      </w:tblPr>
      <w:tblGrid>
        <w:gridCol w:w="9350"/>
      </w:tblGrid>
      <w:tr w:rsidR="009154B9" w14:paraId="60F46716" w14:textId="77777777" w:rsidTr="00377BC4">
        <w:tc>
          <w:tcPr>
            <w:tcW w:w="9350" w:type="dxa"/>
          </w:tcPr>
          <w:p w14:paraId="23C0062D" w14:textId="77777777" w:rsidR="009154B9" w:rsidRPr="003611AB" w:rsidRDefault="009154B9" w:rsidP="009154B9">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18B9B8B4" w14:textId="77777777" w:rsidR="009154B9" w:rsidRPr="003611AB" w:rsidRDefault="009154B9" w:rsidP="009154B9">
            <w:pPr>
              <w:spacing w:after="0" w:line="252" w:lineRule="auto"/>
              <w:rPr>
                <w:rFonts w:ascii="Times" w:eastAsia="DengXian" w:hAnsi="Times" w:cs="Arial"/>
                <w:szCs w:val="24"/>
                <w:lang w:eastAsia="zh-CN"/>
              </w:rPr>
            </w:pPr>
            <w:r w:rsidRPr="003611AB">
              <w:rPr>
                <w:rFonts w:ascii="Times" w:eastAsia="Calibri" w:hAnsi="Times" w:cs="Arial"/>
                <w:szCs w:val="24"/>
              </w:rPr>
              <w:t xml:space="preserve">Study and evaluate </w:t>
            </w:r>
            <w:r w:rsidRPr="003611AB">
              <w:rPr>
                <w:rFonts w:ascii="Times" w:eastAsia="DengXian" w:hAnsi="Times" w:cs="Arial"/>
                <w:szCs w:val="24"/>
                <w:lang w:eastAsia="zh-CN"/>
              </w:rPr>
              <w:t>on-demand sync signal(s) mechanisms</w:t>
            </w:r>
            <w:r w:rsidRPr="003611AB">
              <w:rPr>
                <w:rFonts w:ascii="Times" w:eastAsia="Calibri" w:hAnsi="Times" w:cs="Arial"/>
                <w:szCs w:val="24"/>
              </w:rPr>
              <w:t xml:space="preserve"> for 6GR energy efficiency, considering, </w:t>
            </w:r>
            <w:proofErr w:type="gramStart"/>
            <w:r w:rsidRPr="003611AB">
              <w:rPr>
                <w:rFonts w:ascii="Times" w:eastAsia="Calibri" w:hAnsi="Times" w:cs="Arial"/>
                <w:szCs w:val="24"/>
              </w:rPr>
              <w:t>e.g.,:</w:t>
            </w:r>
            <w:proofErr w:type="gramEnd"/>
          </w:p>
          <w:p w14:paraId="27EF8864" w14:textId="77777777" w:rsidR="009154B9" w:rsidRPr="003611AB" w:rsidRDefault="009154B9" w:rsidP="009154B9">
            <w:pPr>
              <w:numPr>
                <w:ilvl w:val="0"/>
                <w:numId w:val="38"/>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On-demand sync signal(s) for single cell/carrier, multi-carrier/cell, multi-TRP,</w:t>
            </w:r>
          </w:p>
          <w:p w14:paraId="2B50243E" w14:textId="77777777" w:rsidR="009154B9" w:rsidRPr="003611AB" w:rsidRDefault="009154B9" w:rsidP="009154B9">
            <w:pPr>
              <w:numPr>
                <w:ilvl w:val="0"/>
                <w:numId w:val="38"/>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Network-triggered and UE-triggered on-demand sync signal(s),</w:t>
            </w:r>
          </w:p>
          <w:p w14:paraId="3C8B360A" w14:textId="77777777" w:rsidR="009154B9" w:rsidRPr="003611AB" w:rsidRDefault="009154B9" w:rsidP="009154B9">
            <w:pPr>
              <w:numPr>
                <w:ilvl w:val="0"/>
                <w:numId w:val="38"/>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szCs w:val="24"/>
                <w:lang w:eastAsia="zh-CN"/>
              </w:rPr>
              <w:t>Idle and/or connected modes,</w:t>
            </w:r>
          </w:p>
          <w:p w14:paraId="7BD2CC4C" w14:textId="02DD3F22" w:rsidR="009154B9" w:rsidRPr="009154B9" w:rsidRDefault="009154B9" w:rsidP="009154B9">
            <w:pPr>
              <w:numPr>
                <w:ilvl w:val="0"/>
                <w:numId w:val="38"/>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Other mechanisms/aspects/signals/channels are not precluded.</w:t>
            </w:r>
          </w:p>
        </w:tc>
      </w:tr>
    </w:tbl>
    <w:p w14:paraId="58F2DADE" w14:textId="7D5B619F" w:rsidR="00170AA8" w:rsidRDefault="00170AA8" w:rsidP="00170AA8"/>
    <w:p w14:paraId="204A1867" w14:textId="7AA905D6" w:rsidR="0073367F" w:rsidRDefault="003D3D1A" w:rsidP="003D3D1A">
      <w:r w:rsidRPr="001054AC">
        <w:rPr>
          <w:b/>
          <w:bCs/>
        </w:rPr>
        <w:t xml:space="preserve">Proposal </w:t>
      </w:r>
      <w:r w:rsidR="00B47310">
        <w:rPr>
          <w:b/>
          <w:bCs/>
        </w:rPr>
        <w:t>12</w:t>
      </w:r>
      <w:r>
        <w:t>: 6GR should support OD-SSB and RAN1 to study</w:t>
      </w:r>
      <w:r w:rsidR="001D0C94">
        <w:t xml:space="preserve"> cases where OD-SSB can be </w:t>
      </w:r>
      <w:r w:rsidR="00774CC1">
        <w:t>supported</w:t>
      </w:r>
      <w:r w:rsidR="001D0C94">
        <w:t xml:space="preserve"> (e.g., PCell, SCell, on/off synch raster).</w:t>
      </w:r>
    </w:p>
    <w:p w14:paraId="73B45F45" w14:textId="642DB8B0" w:rsidR="0073367F" w:rsidRDefault="0073367F" w:rsidP="003D3D1A">
      <w:r>
        <w:t xml:space="preserve">While we propose that </w:t>
      </w:r>
      <w:r w:rsidR="00774CC1">
        <w:t xml:space="preserve">at least </w:t>
      </w:r>
      <w:r>
        <w:t>the above 3 NES features are prioritized for 6GR study</w:t>
      </w:r>
      <w:r w:rsidR="00774CC1">
        <w:t>. In the study, we propose to consider how to merge/introduce the following features</w:t>
      </w:r>
      <w:r>
        <w:t xml:space="preserve">: </w:t>
      </w:r>
    </w:p>
    <w:p w14:paraId="17E9CC75" w14:textId="3647C6DF" w:rsidR="00D6751F" w:rsidRDefault="0073367F" w:rsidP="0073367F">
      <w:pPr>
        <w:pStyle w:val="ListParagraph"/>
        <w:numPr>
          <w:ilvl w:val="0"/>
          <w:numId w:val="27"/>
        </w:numPr>
      </w:pPr>
      <w:r>
        <w:t xml:space="preserve">Common signal adaptation (e.g., SSB periodicity, additional PRACH) </w:t>
      </w:r>
    </w:p>
    <w:p w14:paraId="37D733B8" w14:textId="4F25698B" w:rsidR="006276F1" w:rsidRDefault="005628A1" w:rsidP="006276F1">
      <w:pPr>
        <w:pStyle w:val="ListParagraph"/>
        <w:numPr>
          <w:ilvl w:val="0"/>
          <w:numId w:val="27"/>
        </w:numPr>
      </w:pPr>
      <w:r>
        <w:t xml:space="preserve">Spatial and power domain adaptation </w:t>
      </w:r>
    </w:p>
    <w:p w14:paraId="519E224D" w14:textId="4151EB90" w:rsidR="006276F1" w:rsidRDefault="006276F1" w:rsidP="006276F1">
      <w:r w:rsidRPr="0092198E">
        <w:rPr>
          <w:b/>
          <w:bCs/>
        </w:rPr>
        <w:t xml:space="preserve">Proposal </w:t>
      </w:r>
      <w:r w:rsidR="00B47310">
        <w:rPr>
          <w:b/>
          <w:bCs/>
        </w:rPr>
        <w:t>13</w:t>
      </w:r>
      <w:r>
        <w:t>: RAN1 to consider studying the following NES features for 6GR: common signal adaptation</w:t>
      </w:r>
      <w:r w:rsidR="0092198E">
        <w:t xml:space="preserve"> and spatial/power domain adaptation. </w:t>
      </w:r>
      <w:r>
        <w:t xml:space="preserve"> </w:t>
      </w:r>
    </w:p>
    <w:p w14:paraId="3975B9CB" w14:textId="1BA046AB" w:rsidR="004F5D8F" w:rsidRDefault="004F5D8F" w:rsidP="006276F1">
      <w:r>
        <w:t>With the above in mind</w:t>
      </w:r>
      <w:r w:rsidR="00AC0FCE">
        <w:t>,</w:t>
      </w:r>
      <w:r>
        <w:t xml:space="preserve"> we also observe quite some interest in </w:t>
      </w:r>
      <w:r w:rsidR="00AC0FCE">
        <w:t xml:space="preserve">studying the synchronization signal periodicity. In 5G </w:t>
      </w:r>
      <w:r w:rsidR="006A7879">
        <w:t xml:space="preserve">there is the default assumption of 20 </w:t>
      </w:r>
      <w:proofErr w:type="spellStart"/>
      <w:r w:rsidR="006A7879">
        <w:t>ms</w:t>
      </w:r>
      <w:proofErr w:type="spellEnd"/>
      <w:r w:rsidR="006A7879">
        <w:t xml:space="preserve"> periodicity of the SSB, however this can be reconsidered for 6GR. As the synchronization signal may be </w:t>
      </w:r>
      <w:r w:rsidR="00C20207">
        <w:t>one of the “always-on” signals it can have a large impact on energy consumption for the network. While at the same time the</w:t>
      </w:r>
      <w:r w:rsidR="00115722">
        <w:t xml:space="preserve">re will be UE impact if the periodicity is increased beyond 20 </w:t>
      </w:r>
      <w:proofErr w:type="spellStart"/>
      <w:r w:rsidR="00115722">
        <w:t>ms</w:t>
      </w:r>
      <w:proofErr w:type="spellEnd"/>
      <w:r w:rsidR="00115722">
        <w:t xml:space="preserve">. We feel that it is worth studying ways to assist the UE </w:t>
      </w:r>
      <w:r w:rsidR="00295CC6">
        <w:t>while increasing the synchronization signal periodicity.</w:t>
      </w:r>
      <w:r w:rsidR="008B21D2">
        <w:t xml:space="preserve"> Another technique that could be studied is to decouple the PBCH periodicity from the synchronization signal periodicity. This may enable further NES while also minimizing the impact on the UE. </w:t>
      </w:r>
      <w:r w:rsidR="00295CC6">
        <w:t xml:space="preserve"> </w:t>
      </w:r>
      <w:r w:rsidR="00AC0FCE">
        <w:t xml:space="preserve"> </w:t>
      </w:r>
    </w:p>
    <w:p w14:paraId="7D5510E7" w14:textId="3F27EDBC" w:rsidR="00540F9B" w:rsidRPr="00D6751F" w:rsidRDefault="00540F9B" w:rsidP="006276F1">
      <w:r w:rsidRPr="007F1B3D">
        <w:rPr>
          <w:b/>
          <w:bCs/>
        </w:rPr>
        <w:t xml:space="preserve">Proposal </w:t>
      </w:r>
      <w:r w:rsidR="00F34C29">
        <w:rPr>
          <w:b/>
          <w:bCs/>
        </w:rPr>
        <w:t>14</w:t>
      </w:r>
      <w:r>
        <w:t>: RAN1 to study including</w:t>
      </w:r>
      <w:r w:rsidR="007F1B3D">
        <w:t xml:space="preserve"> </w:t>
      </w:r>
      <w:r w:rsidR="00E76C58">
        <w:t xml:space="preserve">studying </w:t>
      </w:r>
      <w:r w:rsidR="007F1B3D">
        <w:t>decoupling the PBCH transmission periodicity from the PSS/SSS periodicity</w:t>
      </w:r>
      <w:r w:rsidR="0004416F">
        <w:t xml:space="preserve"> as part of the study on synchronization signal periodicity</w:t>
      </w:r>
      <w:r w:rsidR="007F1B3D">
        <w:t xml:space="preserve">. </w:t>
      </w:r>
    </w:p>
    <w:p w14:paraId="77C35042" w14:textId="40D663FF" w:rsidR="00170AA8" w:rsidRDefault="00170AA8" w:rsidP="00170AA8">
      <w:pPr>
        <w:pStyle w:val="Heading2"/>
        <w:ind w:left="576"/>
      </w:pPr>
      <w:r>
        <w:lastRenderedPageBreak/>
        <w:t xml:space="preserve">UE Power Saving for 6GR  </w:t>
      </w:r>
    </w:p>
    <w:p w14:paraId="6187B4A7" w14:textId="77777777" w:rsidR="008F110E" w:rsidRDefault="00E21681" w:rsidP="006A1CFF">
      <w:r>
        <w:t xml:space="preserve">One of the most promising features for UE power saving is LP-WUS in 5G-A. This enables the device to enter a very deep sleep mode while still monitoring the LP-SS and LP-WUS. </w:t>
      </w:r>
      <w:r w:rsidR="00902A51">
        <w:t xml:space="preserve">We </w:t>
      </w:r>
      <w:r w:rsidR="00AD702B">
        <w:t>propose</w:t>
      </w:r>
      <w:r w:rsidR="00902A51">
        <w:t xml:space="preserve"> that the LP-WUS framework from 5G-A should be used as a baseline feature for 6GR. One of the major limitations in the Rel-19 feature is the coverage of LP-SS and LP-WUS. We suggest RAN1 to study ways to improve the coverage of these signals to further increase the applicability of this feature.</w:t>
      </w:r>
      <w:r w:rsidR="008F110E">
        <w:t xml:space="preserve"> In RAN1#122-bis the following was agreed: </w:t>
      </w:r>
    </w:p>
    <w:tbl>
      <w:tblPr>
        <w:tblStyle w:val="TableGrid"/>
        <w:tblW w:w="0" w:type="auto"/>
        <w:tblLook w:val="04A0" w:firstRow="1" w:lastRow="0" w:firstColumn="1" w:lastColumn="0" w:noHBand="0" w:noVBand="1"/>
      </w:tblPr>
      <w:tblGrid>
        <w:gridCol w:w="9350"/>
      </w:tblGrid>
      <w:tr w:rsidR="008F110E" w14:paraId="3770A6C7" w14:textId="77777777" w:rsidTr="00377BC4">
        <w:tc>
          <w:tcPr>
            <w:tcW w:w="9350" w:type="dxa"/>
          </w:tcPr>
          <w:p w14:paraId="32AA7F23" w14:textId="77777777" w:rsidR="00F12DC0" w:rsidRPr="003611AB" w:rsidRDefault="00F12DC0" w:rsidP="00F12DC0">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51DC1D22" w14:textId="77777777" w:rsidR="00F12DC0" w:rsidRPr="003611AB" w:rsidRDefault="00F12DC0" w:rsidP="00F12DC0">
            <w:pPr>
              <w:tabs>
                <w:tab w:val="left" w:pos="0"/>
              </w:tabs>
              <w:spacing w:after="0" w:line="254" w:lineRule="auto"/>
              <w:rPr>
                <w:rFonts w:ascii="Times" w:eastAsia="DengXian" w:hAnsi="Times"/>
                <w:szCs w:val="24"/>
                <w:lang w:eastAsia="zh-CN"/>
              </w:rPr>
            </w:pPr>
            <w:r w:rsidRPr="003611AB">
              <w:rPr>
                <w:rFonts w:ascii="Times" w:eastAsia="Batang" w:hAnsi="Times"/>
                <w:szCs w:val="24"/>
              </w:rPr>
              <w:t xml:space="preserve">Study and evaluate DL WUS </w:t>
            </w:r>
            <w:r w:rsidRPr="003611AB">
              <w:rPr>
                <w:rFonts w:ascii="Times" w:eastAsia="Batang" w:hAnsi="Times" w:hint="eastAsia"/>
                <w:szCs w:val="24"/>
              </w:rPr>
              <w:t xml:space="preserve">of OFDM based sequence </w:t>
            </w:r>
            <w:r w:rsidRPr="003611AB">
              <w:rPr>
                <w:rFonts w:ascii="Times" w:eastAsia="Batang" w:hAnsi="Times"/>
                <w:szCs w:val="24"/>
              </w:rPr>
              <w:t>and corresponding mechanism</w:t>
            </w:r>
            <w:r w:rsidRPr="003611AB">
              <w:rPr>
                <w:rFonts w:ascii="Times" w:eastAsia="DengXian" w:hAnsi="Times" w:hint="eastAsia"/>
                <w:szCs w:val="24"/>
                <w:lang w:eastAsia="zh-CN"/>
              </w:rPr>
              <w:t>s</w:t>
            </w:r>
            <w:r w:rsidRPr="003611AB">
              <w:rPr>
                <w:rFonts w:ascii="Times" w:eastAsia="Batang" w:hAnsi="Times"/>
                <w:szCs w:val="24"/>
              </w:rPr>
              <w:t xml:space="preserve"> for 6GR EE improvement, regarding </w:t>
            </w:r>
            <w:r w:rsidRPr="003611AB">
              <w:rPr>
                <w:rFonts w:ascii="Times" w:eastAsia="DengXian" w:hAnsi="Times" w:hint="eastAsia"/>
                <w:szCs w:val="24"/>
                <w:lang w:eastAsia="zh-CN"/>
              </w:rPr>
              <w:t xml:space="preserve">at least </w:t>
            </w:r>
            <w:r w:rsidRPr="003611AB">
              <w:rPr>
                <w:rFonts w:ascii="Times" w:eastAsia="Batang" w:hAnsi="Times"/>
                <w:szCs w:val="24"/>
              </w:rPr>
              <w:t>the following aspects:</w:t>
            </w:r>
          </w:p>
          <w:p w14:paraId="04567CC5" w14:textId="77777777" w:rsidR="00F12DC0" w:rsidRPr="003611AB" w:rsidRDefault="00F12DC0" w:rsidP="00F12DC0">
            <w:pPr>
              <w:numPr>
                <w:ilvl w:val="0"/>
                <w:numId w:val="38"/>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 xml:space="preserve">Coverage target for </w:t>
            </w:r>
            <w:r w:rsidRPr="003611AB">
              <w:rPr>
                <w:rFonts w:ascii="Times" w:eastAsia="DengXian" w:hAnsi="Times" w:hint="eastAsia"/>
                <w:szCs w:val="24"/>
                <w:lang w:eastAsia="zh-CN"/>
              </w:rPr>
              <w:t xml:space="preserve">DL </w:t>
            </w:r>
            <w:r w:rsidRPr="003611AB">
              <w:rPr>
                <w:rFonts w:ascii="Times" w:eastAsia="Batang" w:hAnsi="Times"/>
                <w:szCs w:val="24"/>
              </w:rPr>
              <w:t>WUS (e.g., same as PDCCH, common sync signal, or other)</w:t>
            </w:r>
          </w:p>
          <w:p w14:paraId="04FD35C3" w14:textId="77777777" w:rsidR="00F12DC0" w:rsidRPr="003611AB" w:rsidRDefault="00F12DC0" w:rsidP="00F12DC0">
            <w:pPr>
              <w:numPr>
                <w:ilvl w:val="0"/>
                <w:numId w:val="38"/>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M</w:t>
            </w:r>
            <w:r w:rsidRPr="003611AB">
              <w:rPr>
                <w:rFonts w:ascii="Times" w:eastAsia="Batang" w:hAnsi="Times"/>
                <w:szCs w:val="24"/>
              </w:rPr>
              <w:t>easurements and/or synchronization.</w:t>
            </w:r>
          </w:p>
          <w:p w14:paraId="0104230E" w14:textId="77777777" w:rsidR="00F12DC0" w:rsidRPr="003611AB" w:rsidRDefault="00F12DC0" w:rsidP="00F12DC0">
            <w:pPr>
              <w:numPr>
                <w:ilvl w:val="0"/>
                <w:numId w:val="38"/>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S</w:t>
            </w:r>
            <w:r w:rsidRPr="003611AB">
              <w:rPr>
                <w:rFonts w:ascii="Times" w:eastAsia="Batang" w:hAnsi="Times"/>
                <w:szCs w:val="24"/>
              </w:rPr>
              <w:t xml:space="preserve">ystem overhead </w:t>
            </w:r>
            <w:r w:rsidRPr="003611AB">
              <w:rPr>
                <w:rFonts w:ascii="Times" w:eastAsia="Batang" w:hAnsi="Times" w:hint="eastAsia"/>
                <w:szCs w:val="24"/>
              </w:rPr>
              <w:t>and network energy consumption/U</w:t>
            </w:r>
            <w:r w:rsidRPr="003611AB">
              <w:rPr>
                <w:rFonts w:ascii="Times" w:eastAsia="DengXian" w:hAnsi="Times" w:hint="eastAsia"/>
                <w:szCs w:val="24"/>
                <w:lang w:eastAsia="zh-CN"/>
              </w:rPr>
              <w:t xml:space="preserve">E energy saving </w:t>
            </w:r>
            <w:r w:rsidRPr="003611AB">
              <w:rPr>
                <w:rFonts w:ascii="Times" w:eastAsia="Batang" w:hAnsi="Times"/>
                <w:szCs w:val="24"/>
              </w:rPr>
              <w:t>for UE operation with the DL WUS.</w:t>
            </w:r>
          </w:p>
          <w:p w14:paraId="16C17FD1" w14:textId="77777777" w:rsidR="00F12DC0" w:rsidRPr="003611AB" w:rsidRDefault="00F12DC0" w:rsidP="00F12DC0">
            <w:pPr>
              <w:numPr>
                <w:ilvl w:val="0"/>
                <w:numId w:val="38"/>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RRC states</w:t>
            </w:r>
          </w:p>
          <w:p w14:paraId="235CBAA2" w14:textId="3375379B" w:rsidR="008F110E" w:rsidRPr="00F12DC0" w:rsidRDefault="00F12DC0" w:rsidP="00F12DC0">
            <w:pPr>
              <w:numPr>
                <w:ilvl w:val="0"/>
                <w:numId w:val="38"/>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Other functionalities</w:t>
            </w:r>
          </w:p>
        </w:tc>
      </w:tr>
    </w:tbl>
    <w:p w14:paraId="55A80387" w14:textId="48864166" w:rsidR="00170AA8" w:rsidRDefault="00902A51" w:rsidP="006A1CFF">
      <w:r>
        <w:t xml:space="preserve">  </w:t>
      </w:r>
    </w:p>
    <w:p w14:paraId="1279FF6A" w14:textId="42EB9D0F" w:rsidR="00F15A5D" w:rsidRDefault="00902A51" w:rsidP="006A1CFF">
      <w:r w:rsidRPr="00D2740B">
        <w:rPr>
          <w:b/>
          <w:bCs/>
        </w:rPr>
        <w:t xml:space="preserve">Proposal </w:t>
      </w:r>
      <w:r w:rsidR="00F34C29">
        <w:rPr>
          <w:b/>
          <w:bCs/>
        </w:rPr>
        <w:t>15</w:t>
      </w:r>
      <w:r>
        <w:t xml:space="preserve">: Support LP-WUS framework for 6GR as baseline. </w:t>
      </w:r>
    </w:p>
    <w:p w14:paraId="41F6A5DC" w14:textId="7A6595AA" w:rsidR="00F15A5D" w:rsidRDefault="00FD65E2" w:rsidP="006A1CFF">
      <w:r>
        <w:t xml:space="preserve">One part of the above </w:t>
      </w:r>
      <w:r w:rsidR="00E56BB3">
        <w:t>agreement</w:t>
      </w:r>
      <w:r>
        <w:t xml:space="preserve"> on LP-WUS is</w:t>
      </w:r>
      <w:r w:rsidR="00E56BB3">
        <w:t xml:space="preserve"> other functionalities. In our understanding this includes studying</w:t>
      </w:r>
      <w:r>
        <w:t xml:space="preserve"> small control information and/or data as part of the LP-WUS. </w:t>
      </w:r>
      <w:r w:rsidR="0042223C">
        <w:t xml:space="preserve">We think that this is one area where the 5G LP-WUS design can be enhanced for 6GR. For example, </w:t>
      </w:r>
      <w:r w:rsidR="00C80874">
        <w:t xml:space="preserve">while the device is in the low power radio mode it may miss some indication from the network (e.g., dynamic changes to other features like cell DTX). The </w:t>
      </w:r>
      <w:r w:rsidR="00D52EDF">
        <w:t>device may need to know this information prior to waking up from low power radio mode and may even benefit from this information while still in the low power radio mode</w:t>
      </w:r>
      <w:r w:rsidR="00D4430C">
        <w:t xml:space="preserve"> (e.g., to adapt the low power operation itself)</w:t>
      </w:r>
      <w:r w:rsidR="00D52EDF">
        <w:t xml:space="preserve">. </w:t>
      </w:r>
    </w:p>
    <w:p w14:paraId="09AC02EC" w14:textId="08E7C182" w:rsidR="00AB000E" w:rsidRDefault="00AB000E" w:rsidP="006A1CFF">
      <w:r w:rsidRPr="00DB05FC">
        <w:rPr>
          <w:b/>
          <w:bCs/>
        </w:rPr>
        <w:t xml:space="preserve">Proposal </w:t>
      </w:r>
      <w:r w:rsidR="00D00412">
        <w:rPr>
          <w:b/>
          <w:bCs/>
        </w:rPr>
        <w:t>1</w:t>
      </w:r>
      <w:r w:rsidR="00CD0F4A">
        <w:rPr>
          <w:b/>
          <w:bCs/>
        </w:rPr>
        <w:t>6</w:t>
      </w:r>
      <w:r>
        <w:t>: RAN1 to study including sending some control information via LP-WUS</w:t>
      </w:r>
      <w:r w:rsidR="00DB05FC">
        <w:t xml:space="preserve"> as part of LP-WUS energy efficiency studies. </w:t>
      </w:r>
    </w:p>
    <w:p w14:paraId="3EAACE32" w14:textId="307DA3F5" w:rsidR="00216831" w:rsidRDefault="00810902" w:rsidP="00170AA8">
      <w:r>
        <w:t xml:space="preserve">In addition to supporting LP-WUS for 6GR we feel it is worth to consider </w:t>
      </w:r>
      <w:r w:rsidR="00400468">
        <w:t>additional UE power saving features from 5G</w:t>
      </w:r>
      <w:r w:rsidR="00216831">
        <w:t>.</w:t>
      </w:r>
      <w:r w:rsidR="00437F7A">
        <w:t xml:space="preserve"> Where possible 6GR should strive to </w:t>
      </w:r>
      <w:r w:rsidR="002F4A6F">
        <w:t xml:space="preserve">avoid duplicate functionality of multiple features and merge/combine features from 5G which provide same or similar functionality (e.g., PEI and LP-WUS). </w:t>
      </w:r>
      <w:r w:rsidR="00216831">
        <w:t xml:space="preserve"> </w:t>
      </w:r>
    </w:p>
    <w:p w14:paraId="73E12E7E" w14:textId="252CBE86" w:rsidR="00216831" w:rsidRDefault="00216831" w:rsidP="00170AA8">
      <w:r w:rsidRPr="00216831">
        <w:rPr>
          <w:b/>
          <w:bCs/>
        </w:rPr>
        <w:t xml:space="preserve">Proposal </w:t>
      </w:r>
      <w:r w:rsidR="00D00412">
        <w:rPr>
          <w:b/>
          <w:bCs/>
        </w:rPr>
        <w:t>1</w:t>
      </w:r>
      <w:r w:rsidR="00CD0F4A">
        <w:rPr>
          <w:b/>
          <w:bCs/>
        </w:rPr>
        <w:t>7</w:t>
      </w:r>
      <w:r>
        <w:t>: RAN1 to consider studying the following features for 6GR:</w:t>
      </w:r>
    </w:p>
    <w:p w14:paraId="5D57A2EA" w14:textId="77777777" w:rsidR="00400468" w:rsidRPr="00216831" w:rsidRDefault="00400468" w:rsidP="00400468">
      <w:pPr>
        <w:pStyle w:val="ListParagraph"/>
        <w:numPr>
          <w:ilvl w:val="0"/>
          <w:numId w:val="28"/>
        </w:numPr>
      </w:pPr>
      <w:r w:rsidRPr="00216831">
        <w:t>PEI</w:t>
      </w:r>
    </w:p>
    <w:p w14:paraId="33F95B1A" w14:textId="77777777" w:rsidR="00400468" w:rsidRPr="00216831" w:rsidRDefault="00400468" w:rsidP="00400468">
      <w:pPr>
        <w:pStyle w:val="ListParagraph"/>
        <w:numPr>
          <w:ilvl w:val="0"/>
          <w:numId w:val="28"/>
        </w:numPr>
      </w:pPr>
      <w:r w:rsidRPr="00216831">
        <w:t>RRM measurement relaxation</w:t>
      </w:r>
    </w:p>
    <w:p w14:paraId="3B3723C4" w14:textId="77777777" w:rsidR="00400468" w:rsidRPr="00216831" w:rsidRDefault="00400468" w:rsidP="00400468">
      <w:pPr>
        <w:pStyle w:val="ListParagraph"/>
        <w:numPr>
          <w:ilvl w:val="0"/>
          <w:numId w:val="28"/>
        </w:numPr>
      </w:pPr>
      <w:r w:rsidRPr="00216831">
        <w:t>Cross slot scheduling</w:t>
      </w:r>
    </w:p>
    <w:p w14:paraId="70390F18" w14:textId="77777777" w:rsidR="00400468" w:rsidRPr="00216831" w:rsidRDefault="00400468" w:rsidP="00400468">
      <w:pPr>
        <w:pStyle w:val="ListParagraph"/>
        <w:numPr>
          <w:ilvl w:val="0"/>
          <w:numId w:val="28"/>
        </w:numPr>
      </w:pPr>
      <w:r w:rsidRPr="00216831">
        <w:t>DRX adaptation</w:t>
      </w:r>
    </w:p>
    <w:p w14:paraId="05110D32" w14:textId="77777777" w:rsidR="00400468" w:rsidRPr="00216831" w:rsidRDefault="00400468" w:rsidP="00400468">
      <w:pPr>
        <w:pStyle w:val="ListParagraph"/>
        <w:numPr>
          <w:ilvl w:val="0"/>
          <w:numId w:val="28"/>
        </w:numPr>
      </w:pPr>
      <w:r w:rsidRPr="00216831">
        <w:t>PDCCH skipping</w:t>
      </w:r>
    </w:p>
    <w:p w14:paraId="28624BCA" w14:textId="13BD2A85" w:rsidR="00170AA8" w:rsidRPr="00216831" w:rsidRDefault="009363CB" w:rsidP="009363CB">
      <w:pPr>
        <w:pStyle w:val="ListParagraph"/>
        <w:numPr>
          <w:ilvl w:val="0"/>
          <w:numId w:val="28"/>
        </w:numPr>
      </w:pPr>
      <w:r>
        <w:t>D</w:t>
      </w:r>
      <w:r w:rsidR="00400468" w:rsidRPr="00216831">
        <w:t>ormancy</w:t>
      </w:r>
    </w:p>
    <w:p w14:paraId="5E0247AB" w14:textId="7323B517" w:rsidR="00170AA8" w:rsidRDefault="00170AA8" w:rsidP="00170AA8">
      <w:pPr>
        <w:pStyle w:val="Heading2"/>
        <w:ind w:left="576"/>
      </w:pPr>
      <w:r>
        <w:t xml:space="preserve">New Energy Efficiency Features for 6GR  </w:t>
      </w:r>
    </w:p>
    <w:p w14:paraId="03671712" w14:textId="1C8B3F73" w:rsidR="00170AA8" w:rsidRDefault="003047E4" w:rsidP="006A1CFF">
      <w:r>
        <w:t xml:space="preserve">In addition to supporting some of the UE power saving and NES features from 5G we feel that 6GR needs to support some new features which enable further energy efficiency and </w:t>
      </w:r>
      <w:r w:rsidR="00895A2C">
        <w:t>energy saving.</w:t>
      </w:r>
      <w:r w:rsidR="00B83A24">
        <w:t xml:space="preserve"> One such feature is to support in 6GR a </w:t>
      </w:r>
      <w:r w:rsidR="0032177D">
        <w:t>two-layer approach as a baseline. For example, the two-layer approach</w:t>
      </w:r>
      <w:r w:rsidR="00472DC2">
        <w:t xml:space="preserve"> as shown in Figure </w:t>
      </w:r>
      <w:r w:rsidR="00E548D6">
        <w:t>5</w:t>
      </w:r>
      <w:r w:rsidR="0032177D">
        <w:t xml:space="preserve"> may include</w:t>
      </w:r>
      <w:r w:rsidR="009548B6">
        <w:t xml:space="preserve"> the following: </w:t>
      </w:r>
    </w:p>
    <w:p w14:paraId="7B29AB4D" w14:textId="59A8976A" w:rsidR="009548B6" w:rsidRDefault="009548B6" w:rsidP="009548B6">
      <w:pPr>
        <w:pStyle w:val="ListParagraph"/>
        <w:numPr>
          <w:ilvl w:val="0"/>
          <w:numId w:val="29"/>
        </w:numPr>
      </w:pPr>
      <w:r>
        <w:t xml:space="preserve">Basic layer (e.g., </w:t>
      </w:r>
      <w:r w:rsidR="00FE73CA">
        <w:t>supporting the always-on signals</w:t>
      </w:r>
      <w:r w:rsidR="00B50B32">
        <w:t xml:space="preserve">, </w:t>
      </w:r>
      <w:r w:rsidR="00FE73CA">
        <w:t xml:space="preserve">for cell search)  </w:t>
      </w:r>
    </w:p>
    <w:p w14:paraId="59C50455" w14:textId="61987FC2" w:rsidR="00FE73CA" w:rsidRDefault="00FE73CA" w:rsidP="009548B6">
      <w:pPr>
        <w:pStyle w:val="ListParagraph"/>
        <w:numPr>
          <w:ilvl w:val="0"/>
          <w:numId w:val="29"/>
        </w:numPr>
      </w:pPr>
      <w:r>
        <w:t xml:space="preserve">Enhancement layer (e.g., supporting </w:t>
      </w:r>
      <w:r w:rsidR="00B50B32">
        <w:t>on-demand signals</w:t>
      </w:r>
      <w:r w:rsidR="00E73AB1">
        <w:t xml:space="preserve">, for </w:t>
      </w:r>
      <w:r w:rsidR="00EC02AB">
        <w:t>data)</w:t>
      </w:r>
    </w:p>
    <w:p w14:paraId="2E1BD716" w14:textId="03084540" w:rsidR="00EC02AB" w:rsidRDefault="00E61B96" w:rsidP="00774CC1">
      <w:pPr>
        <w:jc w:val="center"/>
      </w:pPr>
      <w:r>
        <w:rPr>
          <w:noProof/>
        </w:rPr>
        <w:object w:dxaOrig="10581" w:dyaOrig="11581" w14:anchorId="2919EFA7">
          <v:shape id="_x0000_i1026" type="#_x0000_t75" alt="" style="width:320.25pt;height:350.25pt;mso-width-percent:0;mso-height-percent:0;mso-width-percent:0;mso-height-percent:0" o:ole="">
            <v:imagedata r:id="rId18" o:title=""/>
          </v:shape>
          <o:OLEObject Type="Embed" ProgID="Visio.Drawing.15" ShapeID="_x0000_i1026" DrawAspect="Content" ObjectID="_1824012125" r:id="rId19"/>
        </w:object>
      </w:r>
    </w:p>
    <w:p w14:paraId="115FD720" w14:textId="09EA9EDC" w:rsidR="005E1FC9" w:rsidRDefault="00472DC2" w:rsidP="00E548D6">
      <w:pPr>
        <w:jc w:val="center"/>
      </w:pPr>
      <w:r>
        <w:t xml:space="preserve">Figure </w:t>
      </w:r>
      <w:r w:rsidR="00E548D6">
        <w:t>5</w:t>
      </w:r>
      <w:r>
        <w:t xml:space="preserve">. Example of </w:t>
      </w:r>
      <w:proofErr w:type="gramStart"/>
      <w:r>
        <w:t>two layer</w:t>
      </w:r>
      <w:proofErr w:type="gramEnd"/>
      <w:r>
        <w:t xml:space="preserve"> approach for 6GR. </w:t>
      </w:r>
    </w:p>
    <w:p w14:paraId="6BB9E00A" w14:textId="31703128" w:rsidR="00D1654E" w:rsidRDefault="00EC02AB" w:rsidP="00EC02AB">
      <w:r>
        <w:t xml:space="preserve">The basic layer may, for example, </w:t>
      </w:r>
      <w:r w:rsidR="00AD4850">
        <w:t>be a</w:t>
      </w:r>
      <w:r w:rsidR="00C350B0">
        <w:t>n</w:t>
      </w:r>
      <w:r w:rsidR="00DB05AD">
        <w:t xml:space="preserve"> </w:t>
      </w:r>
      <w:r w:rsidR="00C350B0">
        <w:t>anchor cell/carrier</w:t>
      </w:r>
      <w:r w:rsidR="00AD4850">
        <w:t xml:space="preserve"> that transmits broadcast information (e.g., PBCH) </w:t>
      </w:r>
      <w:r w:rsidR="00DB05AD">
        <w:t xml:space="preserve">and some always on synchronization signals. The enhancement layer may, for example, be a second cell (or second carrier) </w:t>
      </w:r>
      <w:r w:rsidR="00DC486E">
        <w:t xml:space="preserve">that </w:t>
      </w:r>
      <w:r w:rsidR="00571A40">
        <w:t xml:space="preserve">transmits on-demand signals (e.g., OD-SSB, OD-SIB1, etc) and may be used for data transmission. </w:t>
      </w:r>
      <w:r w:rsidR="00207C37">
        <w:t xml:space="preserve">There may be more than one such second cell associated with the first cell. Such a two-layer approach can enable the network the flexibility to turn on/off signals on the enhancement layer </w:t>
      </w:r>
      <w:r w:rsidR="00D4303E">
        <w:t xml:space="preserve">to meet the traffic demands of the current load. </w:t>
      </w:r>
      <w:r w:rsidR="00A16AEC">
        <w:t xml:space="preserve">This type of two-layer approach can additionally allow the network to configure </w:t>
      </w:r>
      <w:r w:rsidR="00586923">
        <w:t xml:space="preserve">each of </w:t>
      </w:r>
      <w:r w:rsidR="00A16AEC">
        <w:t>the cells/carriers of the enhancement layer</w:t>
      </w:r>
      <w:r w:rsidR="00586923">
        <w:t xml:space="preserve"> to meet specific device types (e.g., one cell/carrier for </w:t>
      </w:r>
      <w:r w:rsidR="00480417">
        <w:t>“normal” UEs and one cell/carrier for LPWA type UEs).</w:t>
      </w:r>
      <w:r w:rsidR="009F5037">
        <w:t xml:space="preserve"> </w:t>
      </w:r>
      <w:r w:rsidR="00C75DAA">
        <w:t>Similar proposals to the two-layer approach were discussed during RAN1#122, including some discussion of anchor and data carriers</w:t>
      </w:r>
      <w:r w:rsidR="00750469">
        <w:t>/cells</w:t>
      </w:r>
      <w:r w:rsidR="00C75DAA">
        <w:t>.</w:t>
      </w:r>
      <w:r w:rsidR="008E4695">
        <w:t xml:space="preserve"> During RAN1#122-bis the following was agreed: </w:t>
      </w:r>
    </w:p>
    <w:tbl>
      <w:tblPr>
        <w:tblStyle w:val="TableGrid"/>
        <w:tblW w:w="0" w:type="auto"/>
        <w:tblLook w:val="04A0" w:firstRow="1" w:lastRow="0" w:firstColumn="1" w:lastColumn="0" w:noHBand="0" w:noVBand="1"/>
      </w:tblPr>
      <w:tblGrid>
        <w:gridCol w:w="9350"/>
      </w:tblGrid>
      <w:tr w:rsidR="008E4695" w14:paraId="332A6B26" w14:textId="77777777" w:rsidTr="00377BC4">
        <w:tc>
          <w:tcPr>
            <w:tcW w:w="9350" w:type="dxa"/>
          </w:tcPr>
          <w:p w14:paraId="095E623B" w14:textId="77777777" w:rsidR="00BF4E8A" w:rsidRPr="003611AB" w:rsidRDefault="00BF4E8A" w:rsidP="00BF4E8A">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04EB14BB" w14:textId="77777777" w:rsidR="00BF4E8A" w:rsidRPr="003611AB" w:rsidRDefault="00BF4E8A" w:rsidP="00BF4E8A">
            <w:pPr>
              <w:spacing w:after="0" w:line="252" w:lineRule="auto"/>
              <w:rPr>
                <w:rFonts w:ascii="Times" w:eastAsia="DengXian" w:hAnsi="Times" w:cs="Arial"/>
                <w:szCs w:val="24"/>
                <w:lang w:eastAsia="zh-CN"/>
              </w:rPr>
            </w:pPr>
            <w:r w:rsidRPr="003611AB">
              <w:rPr>
                <w:rFonts w:ascii="Times" w:eastAsia="Calibri" w:hAnsi="Times" w:cs="Arial"/>
                <w:szCs w:val="24"/>
              </w:rPr>
              <w:t>Study and evaluate multi-carrier</w:t>
            </w:r>
            <w:r w:rsidRPr="003611AB">
              <w:rPr>
                <w:rFonts w:ascii="Times" w:eastAsia="DengXian" w:hAnsi="Times" w:cs="Arial" w:hint="eastAsia"/>
                <w:szCs w:val="24"/>
                <w:lang w:eastAsia="zh-CN"/>
              </w:rPr>
              <w:t>/</w:t>
            </w:r>
            <w:r w:rsidRPr="003611AB">
              <w:rPr>
                <w:rFonts w:ascii="Times" w:eastAsia="Calibri" w:hAnsi="Times" w:cs="Arial"/>
                <w:szCs w:val="24"/>
                <w:lang w:eastAsia="zh-CN"/>
              </w:rPr>
              <w:t>cells</w:t>
            </w:r>
            <w:r w:rsidRPr="003611AB">
              <w:rPr>
                <w:rFonts w:ascii="Times" w:eastAsia="DengXian" w:hAnsi="Times" w:cs="Arial" w:hint="eastAsia"/>
                <w:szCs w:val="24"/>
                <w:lang w:eastAsia="zh-CN"/>
              </w:rPr>
              <w:t>/TRPs</w:t>
            </w:r>
            <w:r w:rsidRPr="003611AB">
              <w:rPr>
                <w:rFonts w:ascii="Times" w:eastAsia="Calibri" w:hAnsi="Times" w:cs="Arial"/>
                <w:szCs w:val="24"/>
              </w:rPr>
              <w:t xml:space="preserve"> </w:t>
            </w:r>
            <w:r w:rsidRPr="003611AB">
              <w:rPr>
                <w:rFonts w:ascii="Times" w:eastAsia="DengXian" w:hAnsi="Times" w:cs="Arial"/>
                <w:szCs w:val="24"/>
                <w:lang w:eastAsia="zh-CN"/>
              </w:rPr>
              <w:t>mechanisms</w:t>
            </w:r>
            <w:r w:rsidRPr="003611AB">
              <w:rPr>
                <w:rFonts w:ascii="Times" w:eastAsia="Calibri" w:hAnsi="Times" w:cs="Arial"/>
                <w:szCs w:val="24"/>
              </w:rPr>
              <w:t xml:space="preserve"> for 6GR NES, considering, </w:t>
            </w:r>
            <w:proofErr w:type="gramStart"/>
            <w:r w:rsidRPr="003611AB">
              <w:rPr>
                <w:rFonts w:ascii="Times" w:eastAsia="Calibri" w:hAnsi="Times" w:cs="Arial"/>
                <w:szCs w:val="24"/>
              </w:rPr>
              <w:t>e.g.,:</w:t>
            </w:r>
            <w:proofErr w:type="gramEnd"/>
          </w:p>
          <w:p w14:paraId="4986EC40" w14:textId="77777777" w:rsidR="00BF4E8A" w:rsidRPr="003611AB" w:rsidRDefault="00BF4E8A" w:rsidP="00BF4E8A">
            <w:pPr>
              <w:numPr>
                <w:ilvl w:val="0"/>
                <w:numId w:val="49"/>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Sync signal-less carriers/cells</w:t>
            </w:r>
            <w:r w:rsidRPr="003611AB">
              <w:rPr>
                <w:rFonts w:ascii="Times" w:eastAsia="DengXian" w:hAnsi="Times" w:cs="Arial" w:hint="eastAsia"/>
                <w:szCs w:val="24"/>
                <w:lang w:eastAsia="zh-CN"/>
              </w:rPr>
              <w:t>/TRPs</w:t>
            </w:r>
            <w:r w:rsidRPr="003611AB">
              <w:rPr>
                <w:rFonts w:ascii="Times" w:eastAsia="Calibri" w:hAnsi="Times" w:cs="Arial"/>
                <w:szCs w:val="24"/>
                <w:lang w:eastAsia="zh-CN"/>
              </w:rPr>
              <w:t xml:space="preserve"> for at least intra-band and collocated inter-band multi-carrier/cell</w:t>
            </w:r>
            <w:r w:rsidRPr="003611AB">
              <w:rPr>
                <w:rFonts w:ascii="Times" w:eastAsia="DengXian" w:hAnsi="Times" w:cs="Arial" w:hint="eastAsia"/>
                <w:szCs w:val="24"/>
                <w:lang w:eastAsia="zh-CN"/>
              </w:rPr>
              <w:t>/TRPs</w:t>
            </w:r>
            <w:r w:rsidRPr="003611AB">
              <w:rPr>
                <w:rFonts w:ascii="Times" w:eastAsia="DengXian" w:hAnsi="Times" w:cs="Arial"/>
                <w:szCs w:val="24"/>
                <w:lang w:eastAsia="zh-CN"/>
              </w:rPr>
              <w:t xml:space="preserve">, including </w:t>
            </w:r>
            <w:r w:rsidRPr="003611AB">
              <w:rPr>
                <w:rFonts w:ascii="Times" w:eastAsia="DengXian" w:hAnsi="Times" w:cs="Arial" w:hint="eastAsia"/>
                <w:szCs w:val="24"/>
                <w:lang w:eastAsia="zh-CN"/>
              </w:rPr>
              <w:t xml:space="preserve">potential </w:t>
            </w:r>
            <w:r w:rsidRPr="003611AB">
              <w:rPr>
                <w:rFonts w:ascii="Times" w:eastAsia="DengXian" w:hAnsi="Times" w:cs="Arial"/>
                <w:szCs w:val="24"/>
                <w:lang w:eastAsia="zh-CN"/>
              </w:rPr>
              <w:t>e</w:t>
            </w:r>
            <w:r w:rsidRPr="003611AB">
              <w:rPr>
                <w:rFonts w:ascii="Times" w:eastAsia="Calibri" w:hAnsi="Times" w:cs="Arial"/>
                <w:szCs w:val="24"/>
                <w:lang w:eastAsia="zh-CN"/>
              </w:rPr>
              <w:t>xtensions to additional deployments and scenarios,</w:t>
            </w:r>
          </w:p>
          <w:p w14:paraId="5822346E" w14:textId="77777777" w:rsidR="00BF4E8A" w:rsidRPr="003611AB" w:rsidRDefault="00BF4E8A" w:rsidP="00BF4E8A">
            <w:pPr>
              <w:numPr>
                <w:ilvl w:val="0"/>
                <w:numId w:val="50"/>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hint="eastAsia"/>
                <w:szCs w:val="24"/>
                <w:lang w:eastAsia="zh-CN"/>
              </w:rPr>
              <w:t>RRC states</w:t>
            </w:r>
            <w:r w:rsidRPr="003611AB">
              <w:rPr>
                <w:rFonts w:ascii="Times" w:eastAsia="DengXian" w:hAnsi="Times" w:cs="Arial"/>
                <w:szCs w:val="24"/>
                <w:lang w:eastAsia="zh-CN"/>
              </w:rPr>
              <w:t>,</w:t>
            </w:r>
          </w:p>
          <w:p w14:paraId="3342505B" w14:textId="77777777" w:rsidR="00BF4E8A" w:rsidRPr="003611AB" w:rsidRDefault="00BF4E8A" w:rsidP="00BF4E8A">
            <w:pPr>
              <w:numPr>
                <w:ilvl w:val="0"/>
                <w:numId w:val="50"/>
              </w:numPr>
              <w:overflowPunct/>
              <w:autoSpaceDE/>
              <w:autoSpaceDN/>
              <w:adjustRightInd/>
              <w:spacing w:after="0"/>
              <w:textAlignment w:val="auto"/>
              <w:rPr>
                <w:rFonts w:ascii="Aptos" w:eastAsia="Times New Roman" w:hAnsi="Aptos" w:cs="Aptos"/>
                <w:lang w:eastAsia="x-none"/>
              </w:rPr>
            </w:pPr>
            <w:r w:rsidRPr="003611AB">
              <w:rPr>
                <w:rFonts w:ascii="Times" w:eastAsia="Times New Roman" w:hAnsi="Times"/>
                <w:lang w:eastAsia="x-none"/>
              </w:rPr>
              <w:t>UE energy consumption and complexity,</w:t>
            </w:r>
          </w:p>
          <w:p w14:paraId="04AE70CF" w14:textId="2C2576BC" w:rsidR="008E4695" w:rsidRPr="00BF4E8A" w:rsidRDefault="00BF4E8A" w:rsidP="00BF4E8A">
            <w:pPr>
              <w:numPr>
                <w:ilvl w:val="0"/>
                <w:numId w:val="50"/>
              </w:numPr>
              <w:suppressAutoHyphens/>
              <w:overflowPunct/>
              <w:autoSpaceDE/>
              <w:autoSpaceDN/>
              <w:adjustRightInd/>
              <w:spacing w:after="0" w:line="252" w:lineRule="auto"/>
              <w:jc w:val="both"/>
              <w:textAlignment w:val="auto"/>
              <w:rPr>
                <w:rFonts w:ascii="Times" w:eastAsia="Calibri" w:hAnsi="Times" w:cs="Arial"/>
              </w:rPr>
            </w:pPr>
            <w:r w:rsidRPr="003611AB">
              <w:rPr>
                <w:rFonts w:ascii="Times" w:eastAsia="DengXian" w:hAnsi="Times" w:cs="Arial"/>
                <w:szCs w:val="24"/>
                <w:lang w:eastAsia="zh-CN"/>
              </w:rPr>
              <w:t>Other mechanisms/aspects/signals/channels are not precluded.</w:t>
            </w:r>
          </w:p>
        </w:tc>
      </w:tr>
    </w:tbl>
    <w:p w14:paraId="71555E89" w14:textId="77777777" w:rsidR="008E4695" w:rsidRDefault="008E4695" w:rsidP="00EC02AB"/>
    <w:p w14:paraId="6DB16886" w14:textId="6799495D" w:rsidR="009E66AE" w:rsidRDefault="00D1654E" w:rsidP="00EC02AB">
      <w:r w:rsidRPr="004E7699">
        <w:rPr>
          <w:b/>
          <w:bCs/>
        </w:rPr>
        <w:t xml:space="preserve">Proposal </w:t>
      </w:r>
      <w:r w:rsidR="00DD0FE4">
        <w:rPr>
          <w:b/>
          <w:bCs/>
        </w:rPr>
        <w:t>1</w:t>
      </w:r>
      <w:r w:rsidR="00CD0F4A">
        <w:rPr>
          <w:b/>
          <w:bCs/>
        </w:rPr>
        <w:t>8</w:t>
      </w:r>
      <w:r>
        <w:t>: RAN1 to study a two-layer approach for 6GR</w:t>
      </w:r>
      <w:r w:rsidR="00750469">
        <w:t>, including anchor and data carriers/cells,</w:t>
      </w:r>
      <w:r>
        <w:t xml:space="preserve"> where the two layers </w:t>
      </w:r>
      <w:r w:rsidR="009E66AE">
        <w:t xml:space="preserve">are: </w:t>
      </w:r>
    </w:p>
    <w:p w14:paraId="18CEA172" w14:textId="0AED420B" w:rsidR="009E66AE" w:rsidRDefault="009E66AE" w:rsidP="009E66AE">
      <w:pPr>
        <w:pStyle w:val="ListParagraph"/>
        <w:numPr>
          <w:ilvl w:val="0"/>
          <w:numId w:val="29"/>
        </w:numPr>
      </w:pPr>
      <w:r>
        <w:t xml:space="preserve">Basic layer (e.g., supporting the always-on signals, for cell search)  </w:t>
      </w:r>
    </w:p>
    <w:p w14:paraId="19C3E6E2" w14:textId="4D2763DE" w:rsidR="00EC02AB" w:rsidRDefault="009E66AE" w:rsidP="00EC02AB">
      <w:pPr>
        <w:pStyle w:val="ListParagraph"/>
        <w:numPr>
          <w:ilvl w:val="0"/>
          <w:numId w:val="29"/>
        </w:numPr>
      </w:pPr>
      <w:r>
        <w:t>Enhancement layer (e.g., supporting on-demand signals, for data)</w:t>
      </w:r>
    </w:p>
    <w:p w14:paraId="5763FF36" w14:textId="5F9D2B6F" w:rsidR="00877F36" w:rsidRDefault="00877F36" w:rsidP="00EC02AB">
      <w:r>
        <w:lastRenderedPageBreak/>
        <w:t xml:space="preserve">Another area which </w:t>
      </w:r>
      <w:r w:rsidR="00CD2C0C">
        <w:t xml:space="preserve">we feel 6GR should consider is the joint deployment/interaction of the NES features and the UE power saving features. In many cases these features were developed independently in 3GPP and </w:t>
      </w:r>
      <w:r w:rsidR="00E647D4">
        <w:t xml:space="preserve">do not take each other into account. The network and UE should be able to both deploy UE power saving and NES features at the same time and have them interact seamlessly. </w:t>
      </w:r>
    </w:p>
    <w:p w14:paraId="7EF8B1A6" w14:textId="79D87188" w:rsidR="006328E9" w:rsidRDefault="00E647D4" w:rsidP="00EC02AB">
      <w:r w:rsidRPr="00B22DEF">
        <w:rPr>
          <w:b/>
          <w:bCs/>
        </w:rPr>
        <w:t>Proposal</w:t>
      </w:r>
      <w:r w:rsidR="00ED7B1F">
        <w:rPr>
          <w:b/>
          <w:bCs/>
        </w:rPr>
        <w:t xml:space="preserve"> </w:t>
      </w:r>
      <w:r w:rsidR="00CD0F4A">
        <w:rPr>
          <w:b/>
          <w:bCs/>
        </w:rPr>
        <w:t>19</w:t>
      </w:r>
      <w:r>
        <w:t xml:space="preserve">: </w:t>
      </w:r>
      <w:r w:rsidR="00B22DEF">
        <w:t>RAN1 should study the interaction of UE power saving features and NES features for 6GR</w:t>
      </w:r>
      <w:r w:rsidR="006328E9">
        <w:t xml:space="preserve"> including: </w:t>
      </w:r>
    </w:p>
    <w:p w14:paraId="2B80498C" w14:textId="17470571" w:rsidR="006328E9" w:rsidRDefault="006328E9" w:rsidP="006328E9">
      <w:pPr>
        <w:pStyle w:val="ListParagraph"/>
        <w:numPr>
          <w:ilvl w:val="0"/>
          <w:numId w:val="32"/>
        </w:numPr>
      </w:pPr>
      <w:r>
        <w:t>Separate deployment of UE power saving and NES features</w:t>
      </w:r>
    </w:p>
    <w:p w14:paraId="34C1DACD" w14:textId="03D1A202" w:rsidR="00A56437" w:rsidRDefault="006328E9" w:rsidP="00A56437">
      <w:pPr>
        <w:pStyle w:val="ListParagraph"/>
        <w:numPr>
          <w:ilvl w:val="0"/>
          <w:numId w:val="32"/>
        </w:numPr>
      </w:pPr>
      <w:r>
        <w:t>Joint deployment</w:t>
      </w:r>
      <w:r w:rsidR="00B22DEF">
        <w:t xml:space="preserve"> </w:t>
      </w:r>
      <w:r>
        <w:t>of UE power saving and NES features</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241EDD83" w14:textId="77777777" w:rsidR="00200070" w:rsidRDefault="00200070" w:rsidP="00200070">
      <w:pPr>
        <w:jc w:val="both"/>
      </w:pPr>
      <w:r w:rsidRPr="00B30732">
        <w:rPr>
          <w:b/>
          <w:bCs/>
        </w:rPr>
        <w:t xml:space="preserve">Proposal </w:t>
      </w:r>
      <w:r>
        <w:rPr>
          <w:b/>
          <w:bCs/>
        </w:rPr>
        <w:t>1</w:t>
      </w:r>
      <w:r w:rsidRPr="00B30732">
        <w:rPr>
          <w:b/>
          <w:bCs/>
        </w:rPr>
        <w:t>:</w:t>
      </w:r>
      <w:r w:rsidRPr="002D0D00">
        <w:t xml:space="preserve"> </w:t>
      </w:r>
      <w:r w:rsidRPr="00B30732">
        <w:t xml:space="preserve">Cell DTX/DRX and on-demand SSB/SIB1 are prioritized in network energy saving in 6G. Consider a simplified/unified approach of common channel adaptation and spatial/power domain adaptation in a cell DTX/DRX framework. </w:t>
      </w:r>
    </w:p>
    <w:p w14:paraId="6130F168" w14:textId="77777777" w:rsidR="00200070" w:rsidRPr="002D0D00" w:rsidRDefault="00200070" w:rsidP="00200070">
      <w:pPr>
        <w:jc w:val="both"/>
        <w:rPr>
          <w:b/>
          <w:bCs/>
          <w:i/>
          <w:iCs/>
        </w:rPr>
      </w:pPr>
      <w:r w:rsidRPr="00B30732">
        <w:rPr>
          <w:b/>
          <w:bCs/>
        </w:rPr>
        <w:t xml:space="preserve">Proposal </w:t>
      </w:r>
      <w:r>
        <w:rPr>
          <w:b/>
          <w:bCs/>
        </w:rPr>
        <w:t>2</w:t>
      </w:r>
      <w:r w:rsidRPr="00B30732">
        <w:rPr>
          <w:b/>
          <w:bCs/>
        </w:rPr>
        <w:t>:</w:t>
      </w:r>
      <w:r w:rsidRPr="002D0D00">
        <w:rPr>
          <w:b/>
          <w:bCs/>
          <w:i/>
          <w:iCs/>
        </w:rPr>
        <w:t xml:space="preserve"> </w:t>
      </w:r>
      <w:r w:rsidRPr="00B30732">
        <w:t xml:space="preserve">Support LP-WUS framework for 6GR as baseline. Consider control channel monitoring adaptation and MIMO adaptation as well. </w:t>
      </w:r>
    </w:p>
    <w:p w14:paraId="38B9E5A9" w14:textId="77777777" w:rsidR="00200070" w:rsidRPr="00B30732" w:rsidRDefault="00200070" w:rsidP="00200070">
      <w:pPr>
        <w:jc w:val="both"/>
      </w:pPr>
      <w:r w:rsidRPr="00B30732">
        <w:rPr>
          <w:b/>
          <w:bCs/>
        </w:rPr>
        <w:t xml:space="preserve">Proposal </w:t>
      </w:r>
      <w:r>
        <w:rPr>
          <w:b/>
          <w:bCs/>
        </w:rPr>
        <w:t>3</w:t>
      </w:r>
      <w:r w:rsidRPr="00B30732">
        <w:rPr>
          <w:b/>
          <w:bCs/>
        </w:rPr>
        <w:t>:</w:t>
      </w:r>
      <w:r w:rsidRPr="002D0D00">
        <w:rPr>
          <w:b/>
          <w:bCs/>
          <w:i/>
          <w:iCs/>
        </w:rPr>
        <w:t xml:space="preserve"> </w:t>
      </w:r>
      <w:r w:rsidRPr="00B30732">
        <w:t xml:space="preserve">RAN1 to study a two-layer approach for 6GR where the two layers are: </w:t>
      </w:r>
    </w:p>
    <w:p w14:paraId="4EAC6401" w14:textId="77777777" w:rsidR="00200070" w:rsidRPr="00B30732" w:rsidRDefault="00200070" w:rsidP="00200070">
      <w:pPr>
        <w:pStyle w:val="ListParagraph"/>
        <w:numPr>
          <w:ilvl w:val="0"/>
          <w:numId w:val="29"/>
        </w:numPr>
        <w:jc w:val="both"/>
      </w:pPr>
      <w:r w:rsidRPr="00B30732">
        <w:t xml:space="preserve">Basic layer (e.g., supporting the always-on signals, for cell search)  </w:t>
      </w:r>
    </w:p>
    <w:p w14:paraId="02AEAF91" w14:textId="547C0014" w:rsidR="00200070" w:rsidRPr="00200070" w:rsidRDefault="00200070" w:rsidP="00200070">
      <w:pPr>
        <w:pStyle w:val="ListParagraph"/>
        <w:numPr>
          <w:ilvl w:val="0"/>
          <w:numId w:val="29"/>
        </w:numPr>
        <w:jc w:val="both"/>
        <w:rPr>
          <w:b/>
          <w:bCs/>
          <w:i/>
          <w:iCs/>
          <w:sz w:val="22"/>
          <w:szCs w:val="22"/>
        </w:rPr>
      </w:pPr>
      <w:r w:rsidRPr="00B30732">
        <w:t>Enhancement layer (e.g., supporting on-demand signals, for data</w:t>
      </w:r>
      <w:r w:rsidRPr="003A713D">
        <w:rPr>
          <w:b/>
          <w:bCs/>
        </w:rPr>
        <w:t>)</w:t>
      </w:r>
    </w:p>
    <w:p w14:paraId="23A595E2" w14:textId="77777777" w:rsidR="00200070" w:rsidRDefault="00200070" w:rsidP="00200070">
      <w:r w:rsidRPr="00345118">
        <w:rPr>
          <w:b/>
          <w:bCs/>
        </w:rPr>
        <w:t xml:space="preserve">Proposal </w:t>
      </w:r>
      <w:r>
        <w:rPr>
          <w:b/>
          <w:bCs/>
        </w:rPr>
        <w:t>4</w:t>
      </w:r>
      <w:r>
        <w:t xml:space="preserve">: 6GR should support energy efficiency and energy saving features from day 1. </w:t>
      </w:r>
    </w:p>
    <w:p w14:paraId="09EDFE9F" w14:textId="77777777" w:rsidR="00200070" w:rsidRDefault="00200070" w:rsidP="00200070">
      <w:r w:rsidRPr="00345118">
        <w:rPr>
          <w:b/>
          <w:bCs/>
        </w:rPr>
        <w:t xml:space="preserve">Proposal </w:t>
      </w:r>
      <w:r>
        <w:rPr>
          <w:b/>
          <w:bCs/>
        </w:rPr>
        <w:t>5</w:t>
      </w:r>
      <w:r>
        <w:t xml:space="preserve">: The study of the following topics should take energy efficiency into account as a critical KPI: </w:t>
      </w:r>
    </w:p>
    <w:p w14:paraId="0A4DCED1" w14:textId="77777777" w:rsidR="00200070" w:rsidRDefault="00200070" w:rsidP="00200070">
      <w:pPr>
        <w:pStyle w:val="ListParagraph"/>
        <w:numPr>
          <w:ilvl w:val="0"/>
          <w:numId w:val="25"/>
        </w:numPr>
      </w:pPr>
      <w:r>
        <w:t xml:space="preserve">Initial access (including synchronization signal and system information designs) </w:t>
      </w:r>
    </w:p>
    <w:p w14:paraId="6603CC1D" w14:textId="77777777" w:rsidR="00200070" w:rsidRDefault="00200070" w:rsidP="00200070">
      <w:pPr>
        <w:pStyle w:val="ListParagraph"/>
        <w:numPr>
          <w:ilvl w:val="0"/>
          <w:numId w:val="25"/>
        </w:numPr>
      </w:pPr>
      <w:r>
        <w:t xml:space="preserve">Physical layer control </w:t>
      </w:r>
    </w:p>
    <w:p w14:paraId="3ABA6A79" w14:textId="77777777" w:rsidR="00200070" w:rsidRDefault="00200070" w:rsidP="00200070">
      <w:pPr>
        <w:pStyle w:val="ListParagraph"/>
        <w:numPr>
          <w:ilvl w:val="0"/>
          <w:numId w:val="25"/>
        </w:numPr>
      </w:pPr>
      <w:r>
        <w:t xml:space="preserve">Physical layer signals and channels </w:t>
      </w:r>
    </w:p>
    <w:p w14:paraId="1C937A0D" w14:textId="77777777" w:rsidR="00200070" w:rsidRDefault="00200070" w:rsidP="00200070">
      <w:pPr>
        <w:pStyle w:val="ListParagraph"/>
        <w:numPr>
          <w:ilvl w:val="0"/>
          <w:numId w:val="25"/>
        </w:numPr>
      </w:pPr>
      <w:r>
        <w:t xml:space="preserve">MIMO operation </w:t>
      </w:r>
    </w:p>
    <w:p w14:paraId="60BE133F" w14:textId="77777777" w:rsidR="00200070" w:rsidRDefault="00200070" w:rsidP="00200070">
      <w:pPr>
        <w:pStyle w:val="ListParagraph"/>
        <w:numPr>
          <w:ilvl w:val="0"/>
          <w:numId w:val="25"/>
        </w:numPr>
      </w:pPr>
      <w:r>
        <w:t xml:space="preserve">Duplexing </w:t>
      </w:r>
    </w:p>
    <w:p w14:paraId="02FC0B68" w14:textId="085EC5AD" w:rsidR="00200070" w:rsidRDefault="00200070" w:rsidP="00200070">
      <w:pPr>
        <w:jc w:val="both"/>
      </w:pPr>
      <w:r w:rsidRPr="00E852DE">
        <w:rPr>
          <w:b/>
          <w:bCs/>
        </w:rPr>
        <w:t xml:space="preserve">Proposal </w:t>
      </w:r>
      <w:r>
        <w:rPr>
          <w:b/>
          <w:bCs/>
        </w:rPr>
        <w:t>6</w:t>
      </w:r>
      <w:r>
        <w:t>: RAN1 to postpone discussion on energy efficiency features until a later point in the study.</w:t>
      </w:r>
    </w:p>
    <w:p w14:paraId="39B109B7" w14:textId="77777777" w:rsidR="00200070" w:rsidRDefault="00200070" w:rsidP="00200070">
      <w:r w:rsidRPr="00D22130">
        <w:rPr>
          <w:b/>
          <w:bCs/>
        </w:rPr>
        <w:t xml:space="preserve">Observation </w:t>
      </w:r>
      <w:r>
        <w:rPr>
          <w:b/>
          <w:bCs/>
        </w:rPr>
        <w:t>1</w:t>
      </w:r>
      <w:r>
        <w:t xml:space="preserve">: The prior energy efficiency studies performed by 3GPP have different evaluation assumptions and methodologies as well as varying baselines. </w:t>
      </w:r>
    </w:p>
    <w:p w14:paraId="674A31EF" w14:textId="77777777" w:rsidR="00200070" w:rsidRDefault="00200070" w:rsidP="00200070">
      <w:r w:rsidRPr="002A313D">
        <w:rPr>
          <w:b/>
          <w:bCs/>
        </w:rPr>
        <w:t xml:space="preserve">Observation </w:t>
      </w:r>
      <w:r>
        <w:rPr>
          <w:b/>
          <w:bCs/>
        </w:rPr>
        <w:t>2</w:t>
      </w:r>
      <w:r>
        <w:t xml:space="preserve">: New spectrum for 6GR should be considered as part of the energy efficiency study. </w:t>
      </w:r>
    </w:p>
    <w:p w14:paraId="59E5082C" w14:textId="77777777" w:rsidR="00200070" w:rsidRDefault="00200070" w:rsidP="00200070">
      <w:r w:rsidRPr="00D22130">
        <w:rPr>
          <w:b/>
          <w:bCs/>
        </w:rPr>
        <w:t xml:space="preserve">Proposal </w:t>
      </w:r>
      <w:r>
        <w:rPr>
          <w:b/>
          <w:bCs/>
        </w:rPr>
        <w:t>7</w:t>
      </w:r>
      <w:r>
        <w:t xml:space="preserve">: RAN1 should discuss evaluation assumptions for energy efficacy and strive for common evaluation assumptions (e.g., baseline setting(s)) for all energy efficiency items (e.g., both NES and UE power saving).     </w:t>
      </w:r>
    </w:p>
    <w:p w14:paraId="59345BD9" w14:textId="77777777" w:rsidR="00200070" w:rsidRDefault="00200070" w:rsidP="00200070">
      <w:r w:rsidRPr="006A259A">
        <w:rPr>
          <w:b/>
          <w:bCs/>
        </w:rPr>
        <w:t xml:space="preserve">Observation </w:t>
      </w:r>
      <w:r>
        <w:rPr>
          <w:b/>
          <w:bCs/>
        </w:rPr>
        <w:t>3</w:t>
      </w:r>
      <w:r>
        <w:t xml:space="preserve">: The relative power values for the newly added Set 4 need to be defined.  </w:t>
      </w:r>
    </w:p>
    <w:p w14:paraId="48B48C04" w14:textId="77777777" w:rsidR="00200070" w:rsidRDefault="00200070" w:rsidP="00200070">
      <w:r w:rsidRPr="006A259A">
        <w:rPr>
          <w:b/>
          <w:bCs/>
        </w:rPr>
        <w:t xml:space="preserve">Proposal </w:t>
      </w:r>
      <w:r>
        <w:rPr>
          <w:b/>
          <w:bCs/>
        </w:rPr>
        <w:t>8</w:t>
      </w:r>
      <w:r>
        <w:t xml:space="preserve">: Use the follow relative power values for Set 4 as a starting point of discussion: </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37"/>
        <w:gridCol w:w="2875"/>
        <w:gridCol w:w="2875"/>
      </w:tblGrid>
      <w:tr w:rsidR="00200070" w:rsidRPr="004B342A" w14:paraId="3BB6C490" w14:textId="77777777" w:rsidTr="00C734B4">
        <w:trPr>
          <w:trHeight w:val="20"/>
          <w:jc w:val="center"/>
        </w:trPr>
        <w:tc>
          <w:tcPr>
            <w:tcW w:w="0" w:type="auto"/>
            <w:vMerge w:val="restart"/>
            <w:tcBorders>
              <w:top w:val="double" w:sz="4" w:space="0" w:color="A5A5A5"/>
              <w:left w:val="double" w:sz="4" w:space="0" w:color="A5A5A5"/>
              <w:bottom w:val="double" w:sz="4" w:space="0" w:color="A5A5A5"/>
              <w:right w:val="double" w:sz="4" w:space="0" w:color="A5A5A5"/>
            </w:tcBorders>
            <w:vAlign w:val="center"/>
            <w:hideMark/>
          </w:tcPr>
          <w:p w14:paraId="516C5CC7" w14:textId="77777777" w:rsidR="00200070" w:rsidRPr="004B342A" w:rsidRDefault="00200070" w:rsidP="00C734B4">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Power state</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5302AA4" w14:textId="77777777" w:rsidR="00200070" w:rsidRPr="004B342A" w:rsidRDefault="00200070" w:rsidP="00C734B4">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BS Category 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63E0A214" w14:textId="77777777" w:rsidR="00200070" w:rsidRPr="004B342A" w:rsidRDefault="00200070" w:rsidP="00C734B4">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BS Category 2</w:t>
            </w:r>
          </w:p>
        </w:tc>
      </w:tr>
      <w:tr w:rsidR="00200070" w:rsidRPr="004B342A" w14:paraId="63D62975" w14:textId="77777777" w:rsidTr="00C734B4">
        <w:trPr>
          <w:trHeight w:val="20"/>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6D9FA658" w14:textId="77777777" w:rsidR="00200070" w:rsidRPr="004B342A" w:rsidRDefault="00200070" w:rsidP="00C734B4">
            <w:pPr>
              <w:spacing w:after="0"/>
              <w:rPr>
                <w:rFonts w:ascii="Arial" w:eastAsia="DengXian" w:hAnsi="Arial"/>
                <w:b/>
                <w:sz w:val="18"/>
                <w:lang w:eastAsia="en-GB"/>
              </w:rPr>
            </w:pP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0BD7C9A" w14:textId="77777777" w:rsidR="00200070" w:rsidRPr="004B342A" w:rsidRDefault="00200070" w:rsidP="00C734B4">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 xml:space="preserve">Set </w:t>
            </w:r>
            <w:r>
              <w:rPr>
                <w:rFonts w:ascii="Arial" w:eastAsia="Calibri" w:hAnsi="Arial" w:cs="Arial"/>
                <w:b/>
                <w:sz w:val="18"/>
                <w:szCs w:val="24"/>
                <w:lang w:eastAsia="en-GB"/>
              </w:rPr>
              <w:t>4</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061D286" w14:textId="77777777" w:rsidR="00200070" w:rsidRPr="004B342A" w:rsidRDefault="00200070" w:rsidP="00C734B4">
            <w:pPr>
              <w:keepNext/>
              <w:keepLines/>
              <w:spacing w:after="0"/>
              <w:jc w:val="center"/>
              <w:rPr>
                <w:rFonts w:ascii="Arial" w:eastAsia="Calibri" w:hAnsi="Arial" w:cs="Arial"/>
                <w:b/>
                <w:sz w:val="18"/>
                <w:szCs w:val="24"/>
                <w:lang w:eastAsia="en-GB"/>
              </w:rPr>
            </w:pPr>
            <w:r w:rsidRPr="004B342A">
              <w:rPr>
                <w:rFonts w:ascii="Arial" w:eastAsia="Calibri" w:hAnsi="Arial" w:cs="Arial"/>
                <w:b/>
                <w:sz w:val="18"/>
                <w:szCs w:val="24"/>
                <w:lang w:eastAsia="en-GB"/>
              </w:rPr>
              <w:t xml:space="preserve">Set </w:t>
            </w:r>
            <w:r>
              <w:rPr>
                <w:rFonts w:ascii="Arial" w:eastAsia="Calibri" w:hAnsi="Arial" w:cs="Arial"/>
                <w:b/>
                <w:sz w:val="18"/>
                <w:szCs w:val="24"/>
                <w:lang w:eastAsia="en-GB"/>
              </w:rPr>
              <w:t>4</w:t>
            </w:r>
          </w:p>
        </w:tc>
      </w:tr>
      <w:tr w:rsidR="00200070" w:rsidRPr="004B342A" w14:paraId="69CCDD1C" w14:textId="77777777" w:rsidTr="00C734B4">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A0151FC" w14:textId="77777777" w:rsidR="00200070" w:rsidRPr="004B342A" w:rsidRDefault="00200070" w:rsidP="00C734B4">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Deep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0FB2FA48" w14:textId="77777777" w:rsidR="00200070" w:rsidRPr="004B342A" w:rsidRDefault="00200070" w:rsidP="00C734B4">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60384571" w14:textId="77777777" w:rsidR="00200070" w:rsidRPr="004B342A" w:rsidRDefault="00200070" w:rsidP="00C734B4">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1</w:t>
            </w:r>
          </w:p>
        </w:tc>
      </w:tr>
      <w:tr w:rsidR="00200070" w:rsidRPr="004B342A" w14:paraId="17C11AB5" w14:textId="77777777" w:rsidTr="00C734B4">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734B6BF0" w14:textId="77777777" w:rsidR="00200070" w:rsidRPr="004B342A" w:rsidRDefault="00200070" w:rsidP="00C734B4">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Light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F78BE30" w14:textId="77777777" w:rsidR="00200070" w:rsidRPr="004B342A" w:rsidRDefault="00200070" w:rsidP="00C734B4">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25</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62515C6" w14:textId="77777777" w:rsidR="00200070" w:rsidRPr="004B342A" w:rsidRDefault="00200070" w:rsidP="00C734B4">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2.1</w:t>
            </w:r>
          </w:p>
        </w:tc>
      </w:tr>
      <w:tr w:rsidR="00200070" w:rsidRPr="004B342A" w14:paraId="4396C620" w14:textId="77777777" w:rsidTr="00C734B4">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662A5A0F" w14:textId="77777777" w:rsidR="00200070" w:rsidRPr="004B342A" w:rsidRDefault="00200070" w:rsidP="00C734B4">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Micro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01CDD628" w14:textId="77777777" w:rsidR="00200070" w:rsidRPr="004B342A" w:rsidRDefault="00200070" w:rsidP="00C734B4">
            <w:pPr>
              <w:keepNext/>
              <w:keepLines/>
              <w:spacing w:after="0"/>
              <w:jc w:val="center"/>
              <w:rPr>
                <w:rFonts w:ascii="Arial" w:eastAsia="Calibri" w:hAnsi="Arial" w:cs="Arial"/>
                <w:sz w:val="18"/>
                <w:szCs w:val="24"/>
                <w:lang w:eastAsia="en-GB"/>
              </w:rPr>
            </w:pPr>
            <w:r>
              <w:rPr>
                <w:rFonts w:ascii="Arial" w:eastAsia="Calibri" w:hAnsi="Arial" w:cs="Arial"/>
                <w:sz w:val="18"/>
                <w:szCs w:val="24"/>
                <w:lang w:eastAsia="en-GB"/>
              </w:rPr>
              <w:t>[65]</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509D74CD" w14:textId="77777777" w:rsidR="00200070" w:rsidRPr="004B342A" w:rsidRDefault="00200070" w:rsidP="00C734B4">
            <w:pPr>
              <w:keepNext/>
              <w:keepLines/>
              <w:spacing w:after="0"/>
              <w:jc w:val="center"/>
              <w:rPr>
                <w:rFonts w:ascii="Arial" w:eastAsia="Calibri" w:hAnsi="Arial" w:cs="Arial"/>
                <w:sz w:val="18"/>
                <w:szCs w:val="24"/>
                <w:lang w:eastAsia="en-GB"/>
              </w:rPr>
            </w:pPr>
            <w:r>
              <w:rPr>
                <w:rFonts w:ascii="Arial" w:eastAsia="Calibri" w:hAnsi="Arial" w:cs="Arial"/>
                <w:sz w:val="18"/>
                <w:szCs w:val="24"/>
                <w:lang w:eastAsia="en-GB"/>
              </w:rPr>
              <w:t>[6.5]</w:t>
            </w:r>
          </w:p>
        </w:tc>
      </w:tr>
      <w:tr w:rsidR="00200070" w:rsidRPr="004B342A" w14:paraId="7750E89B" w14:textId="77777777" w:rsidTr="00C734B4">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0A3B8874" w14:textId="77777777" w:rsidR="00200070" w:rsidRPr="004B342A" w:rsidRDefault="00200070" w:rsidP="00C734B4">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Active DL</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8EE80EA" w14:textId="77777777" w:rsidR="00200070" w:rsidRPr="004B342A" w:rsidRDefault="00200070" w:rsidP="00C734B4">
            <w:pPr>
              <w:keepNext/>
              <w:keepLines/>
              <w:spacing w:after="0"/>
              <w:jc w:val="center"/>
              <w:rPr>
                <w:rFonts w:ascii="Arial" w:eastAsia="Calibri" w:hAnsi="Arial" w:cs="Arial"/>
                <w:sz w:val="18"/>
                <w:szCs w:val="24"/>
                <w:lang w:eastAsia="en-GB"/>
              </w:rPr>
            </w:pPr>
            <w:r>
              <w:rPr>
                <w:rFonts w:ascii="Arial" w:eastAsia="Calibri" w:hAnsi="Arial" w:cs="Arial"/>
                <w:sz w:val="18"/>
                <w:szCs w:val="24"/>
                <w:lang w:eastAsia="en-GB"/>
              </w:rPr>
              <w:t>[320]</w:t>
            </w:r>
          </w:p>
          <w:p w14:paraId="60D46261" w14:textId="77777777" w:rsidR="00200070" w:rsidRPr="004B342A" w:rsidRDefault="00200070" w:rsidP="00C734B4">
            <w:pPr>
              <w:keepNext/>
              <w:keepLines/>
              <w:spacing w:after="0"/>
              <w:jc w:val="center"/>
              <w:rPr>
                <w:rFonts w:ascii="Arial" w:eastAsia="Calibri" w:hAnsi="Arial" w:cs="Arial"/>
                <w:sz w:val="18"/>
                <w:szCs w:val="24"/>
                <w:lang w:eastAsia="en-GB"/>
              </w:rPr>
            </w:pP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ECF071E" w14:textId="77777777" w:rsidR="00200070" w:rsidRPr="008920C9" w:rsidRDefault="00200070" w:rsidP="00C734B4">
            <w:pPr>
              <w:keepNext/>
              <w:keepLines/>
              <w:spacing w:after="0"/>
              <w:jc w:val="center"/>
              <w:rPr>
                <w:rFonts w:ascii="Arial" w:eastAsia="Calibri" w:hAnsi="Arial" w:cs="Arial"/>
                <w:sz w:val="18"/>
                <w:szCs w:val="24"/>
                <w:lang w:eastAsia="en-GB"/>
              </w:rPr>
            </w:pPr>
            <w:r>
              <w:rPr>
                <w:rFonts w:ascii="Arial" w:eastAsia="Calibri" w:hAnsi="Arial" w:cs="Arial"/>
                <w:sz w:val="18"/>
                <w:szCs w:val="24"/>
                <w:lang w:eastAsia="en-GB"/>
              </w:rPr>
              <w:t>[36]</w:t>
            </w:r>
          </w:p>
        </w:tc>
      </w:tr>
      <w:tr w:rsidR="00200070" w:rsidRPr="004B342A" w14:paraId="403F3FBF" w14:textId="77777777" w:rsidTr="00C734B4">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75F872EC" w14:textId="77777777" w:rsidR="00200070" w:rsidRPr="004B342A" w:rsidRDefault="00200070" w:rsidP="00C734B4">
            <w:pPr>
              <w:keepNext/>
              <w:keepLines/>
              <w:spacing w:after="0"/>
              <w:jc w:val="center"/>
              <w:rPr>
                <w:rFonts w:ascii="Arial" w:eastAsia="Calibri" w:hAnsi="Arial" w:cs="Arial"/>
                <w:sz w:val="18"/>
                <w:szCs w:val="24"/>
                <w:lang w:eastAsia="en-GB"/>
              </w:rPr>
            </w:pPr>
            <w:r w:rsidRPr="004B342A">
              <w:rPr>
                <w:rFonts w:ascii="Arial" w:eastAsia="Calibri" w:hAnsi="Arial" w:cs="Arial"/>
                <w:sz w:val="18"/>
                <w:szCs w:val="24"/>
                <w:lang w:eastAsia="en-GB"/>
              </w:rPr>
              <w:t>Active UL</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575DC83C" w14:textId="77777777" w:rsidR="00200070" w:rsidRPr="004B342A" w:rsidRDefault="00200070" w:rsidP="00C734B4">
            <w:pPr>
              <w:keepNext/>
              <w:keepLines/>
              <w:spacing w:after="0"/>
              <w:jc w:val="center"/>
              <w:rPr>
                <w:rFonts w:ascii="Arial" w:eastAsia="Calibri" w:hAnsi="Arial" w:cs="Arial"/>
                <w:sz w:val="18"/>
                <w:szCs w:val="24"/>
                <w:lang w:eastAsia="en-GB"/>
              </w:rPr>
            </w:pPr>
            <w:r>
              <w:rPr>
                <w:rFonts w:ascii="Arial" w:eastAsia="Calibri" w:hAnsi="Arial" w:cs="Arial"/>
                <w:sz w:val="18"/>
                <w:szCs w:val="24"/>
                <w:lang w:eastAsia="en-GB"/>
              </w:rPr>
              <w:t>[125]</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3D7936B" w14:textId="77777777" w:rsidR="00200070" w:rsidRPr="004B342A" w:rsidRDefault="00200070" w:rsidP="00C734B4">
            <w:pPr>
              <w:keepNext/>
              <w:keepLines/>
              <w:spacing w:after="0"/>
              <w:jc w:val="center"/>
              <w:rPr>
                <w:rFonts w:ascii="Arial" w:eastAsia="Calibri" w:hAnsi="Arial" w:cs="Arial"/>
                <w:sz w:val="18"/>
                <w:szCs w:val="24"/>
                <w:lang w:eastAsia="en-GB"/>
              </w:rPr>
            </w:pPr>
            <w:r>
              <w:rPr>
                <w:rFonts w:ascii="Arial" w:eastAsia="Calibri" w:hAnsi="Arial" w:cs="Arial"/>
                <w:sz w:val="18"/>
                <w:szCs w:val="24"/>
                <w:lang w:eastAsia="en-GB"/>
              </w:rPr>
              <w:t>[9]</w:t>
            </w:r>
          </w:p>
        </w:tc>
      </w:tr>
    </w:tbl>
    <w:p w14:paraId="557D4DFD" w14:textId="77777777" w:rsidR="00200070" w:rsidRDefault="00200070" w:rsidP="00200070"/>
    <w:p w14:paraId="6170F2D5" w14:textId="77777777" w:rsidR="00200070" w:rsidRDefault="00200070" w:rsidP="00200070">
      <w:r w:rsidRPr="00200070">
        <w:rPr>
          <w:b/>
          <w:bCs/>
        </w:rPr>
        <w:lastRenderedPageBreak/>
        <w:t>Observation 4</w:t>
      </w:r>
      <w:r>
        <w:t xml:space="preserve">: Increasing the sync signal periodicity provides significant energy saving gains </w:t>
      </w:r>
    </w:p>
    <w:p w14:paraId="4520BCA1" w14:textId="77777777" w:rsidR="00200070" w:rsidRDefault="00200070" w:rsidP="00200070">
      <w:r w:rsidRPr="00200070">
        <w:rPr>
          <w:b/>
          <w:bCs/>
        </w:rPr>
        <w:t>Observation 5</w:t>
      </w:r>
      <w:r>
        <w:t xml:space="preserve">: Gains from increasing the sync signal periodicity vary from 8% to up to 93% depending on the reference configuration, base station category, and evaluated periodicity. </w:t>
      </w:r>
    </w:p>
    <w:p w14:paraId="13F151DF" w14:textId="77777777" w:rsidR="00200070" w:rsidRDefault="00200070" w:rsidP="00200070">
      <w:r w:rsidRPr="00200070">
        <w:rPr>
          <w:b/>
          <w:bCs/>
        </w:rPr>
        <w:t>Observation 6:</w:t>
      </w:r>
      <w:r>
        <w:t xml:space="preserve"> The dominant factor in most cases is the energy consumed while in various sleep states (i.e., not during active DL transmission). </w:t>
      </w:r>
    </w:p>
    <w:p w14:paraId="2BDE8246" w14:textId="77777777" w:rsidR="00200070" w:rsidRDefault="00200070" w:rsidP="00200070">
      <w:r w:rsidRPr="00200070">
        <w:rPr>
          <w:b/>
          <w:bCs/>
        </w:rPr>
        <w:t>Observation 7</w:t>
      </w:r>
      <w:r>
        <w:t xml:space="preserve">: The largest gains are observed when the base station </w:t>
      </w:r>
      <w:proofErr w:type="gramStart"/>
      <w:r>
        <w:t>has the ability to</w:t>
      </w:r>
      <w:proofErr w:type="gramEnd"/>
      <w:r>
        <w:t xml:space="preserve"> enter the deep sleep state (i.e., SS periodicity of at least 80 </w:t>
      </w:r>
      <w:proofErr w:type="spellStart"/>
      <w:r>
        <w:t>ms</w:t>
      </w:r>
      <w:proofErr w:type="spellEnd"/>
      <w:r>
        <w:t xml:space="preserve">).  </w:t>
      </w:r>
    </w:p>
    <w:p w14:paraId="2BBEE627" w14:textId="77777777" w:rsidR="00200070" w:rsidRDefault="00200070" w:rsidP="00200070">
      <w:r w:rsidRPr="000E1957">
        <w:rPr>
          <w:b/>
          <w:bCs/>
        </w:rPr>
        <w:t xml:space="preserve">Proposal </w:t>
      </w:r>
      <w:r>
        <w:rPr>
          <w:b/>
          <w:bCs/>
        </w:rPr>
        <w:t>9</w:t>
      </w:r>
      <w:r>
        <w:t>: RAN1 to study methods (e.g., including clustering of transmissions) to provide more opportunities for base station to enter a deep sleep mode.</w:t>
      </w:r>
    </w:p>
    <w:p w14:paraId="0AA1CDEF" w14:textId="77777777" w:rsidR="00200070" w:rsidRDefault="00200070" w:rsidP="00200070">
      <w:r w:rsidRPr="004B5EBF">
        <w:rPr>
          <w:b/>
          <w:bCs/>
        </w:rPr>
        <w:t xml:space="preserve">Observation </w:t>
      </w:r>
      <w:r>
        <w:rPr>
          <w:b/>
          <w:bCs/>
        </w:rPr>
        <w:t>8</w:t>
      </w:r>
      <w:r>
        <w:t xml:space="preserve">: Cell DTX/DRX is limited to RRC Connected state in 5G. </w:t>
      </w:r>
    </w:p>
    <w:p w14:paraId="7C65EF49" w14:textId="77777777" w:rsidR="00200070" w:rsidRDefault="00200070" w:rsidP="00200070">
      <w:r w:rsidRPr="004B5EBF">
        <w:rPr>
          <w:b/>
          <w:bCs/>
        </w:rPr>
        <w:t xml:space="preserve">Proposal </w:t>
      </w:r>
      <w:r>
        <w:rPr>
          <w:b/>
          <w:bCs/>
        </w:rPr>
        <w:t>10</w:t>
      </w:r>
      <w:r>
        <w:t xml:space="preserve">: 6GR should support Cell DTX/DRX as a baseline feature and across all RRC states.  </w:t>
      </w:r>
    </w:p>
    <w:p w14:paraId="25730F2B" w14:textId="77777777" w:rsidR="00200070" w:rsidRDefault="00200070" w:rsidP="00200070">
      <w:r w:rsidRPr="00D565CE">
        <w:rPr>
          <w:b/>
          <w:bCs/>
        </w:rPr>
        <w:t xml:space="preserve">Proposal </w:t>
      </w:r>
      <w:r>
        <w:rPr>
          <w:b/>
          <w:bCs/>
        </w:rPr>
        <w:t>11</w:t>
      </w:r>
      <w:r>
        <w:t xml:space="preserve">: 6GR should support OD-SIB1 at least for the multiple cell/carrier case. </w:t>
      </w:r>
    </w:p>
    <w:p w14:paraId="00A11D8D" w14:textId="77777777" w:rsidR="00200070" w:rsidRDefault="00200070" w:rsidP="00200070">
      <w:r w:rsidRPr="001054AC">
        <w:rPr>
          <w:b/>
          <w:bCs/>
        </w:rPr>
        <w:t xml:space="preserve">Proposal </w:t>
      </w:r>
      <w:r>
        <w:rPr>
          <w:b/>
          <w:bCs/>
        </w:rPr>
        <w:t>12</w:t>
      </w:r>
      <w:r>
        <w:t>: 6GR should support OD-SSB and RAN1 to study cases where OD-SSB can be supported (e.g., PCell, SCell, on/off synch raster).</w:t>
      </w:r>
    </w:p>
    <w:p w14:paraId="40B10F26" w14:textId="77777777" w:rsidR="00200070" w:rsidRDefault="00200070" w:rsidP="00200070">
      <w:r w:rsidRPr="0092198E">
        <w:rPr>
          <w:b/>
          <w:bCs/>
        </w:rPr>
        <w:t xml:space="preserve">Proposal </w:t>
      </w:r>
      <w:r>
        <w:rPr>
          <w:b/>
          <w:bCs/>
        </w:rPr>
        <w:t>13</w:t>
      </w:r>
      <w:r>
        <w:t xml:space="preserve">: RAN1 to consider studying the following NES features for 6GR: common signal adaptation and spatial/power domain adaptation.  </w:t>
      </w:r>
    </w:p>
    <w:p w14:paraId="046F012D" w14:textId="77777777" w:rsidR="00200070" w:rsidRPr="00D6751F" w:rsidRDefault="00200070" w:rsidP="00200070">
      <w:r w:rsidRPr="007F1B3D">
        <w:rPr>
          <w:b/>
          <w:bCs/>
        </w:rPr>
        <w:t xml:space="preserve">Proposal </w:t>
      </w:r>
      <w:r>
        <w:rPr>
          <w:b/>
          <w:bCs/>
        </w:rPr>
        <w:t>14</w:t>
      </w:r>
      <w:r>
        <w:t xml:space="preserve">: RAN1 to study including studying decoupling the PBCH transmission periodicity from the PSS/SSS periodicity as part of the study on synchronization signal periodicity. </w:t>
      </w:r>
    </w:p>
    <w:p w14:paraId="55427A3E" w14:textId="77777777" w:rsidR="00200070" w:rsidRDefault="00200070" w:rsidP="00200070">
      <w:r w:rsidRPr="00D2740B">
        <w:rPr>
          <w:b/>
          <w:bCs/>
        </w:rPr>
        <w:t xml:space="preserve">Proposal </w:t>
      </w:r>
      <w:r>
        <w:rPr>
          <w:b/>
          <w:bCs/>
        </w:rPr>
        <w:t>15</w:t>
      </w:r>
      <w:r>
        <w:t xml:space="preserve">: Support LP-WUS framework for 6GR as baseline. </w:t>
      </w:r>
    </w:p>
    <w:p w14:paraId="1EF3FDEA" w14:textId="2E01768F" w:rsidR="00200070" w:rsidRDefault="00200070" w:rsidP="00200070">
      <w:r w:rsidRPr="00DB05FC">
        <w:rPr>
          <w:b/>
          <w:bCs/>
        </w:rPr>
        <w:t xml:space="preserve">Proposal </w:t>
      </w:r>
      <w:r>
        <w:rPr>
          <w:b/>
          <w:bCs/>
        </w:rPr>
        <w:t>1</w:t>
      </w:r>
      <w:r w:rsidR="00CD0F4A">
        <w:rPr>
          <w:b/>
          <w:bCs/>
        </w:rPr>
        <w:t>6</w:t>
      </w:r>
      <w:r>
        <w:t xml:space="preserve">: RAN1 to study including sending some control information via LP-WUS as part of LP-WUS energy efficiency studies. </w:t>
      </w:r>
    </w:p>
    <w:p w14:paraId="03F19FF9" w14:textId="563C7D6D" w:rsidR="00CD0F4A" w:rsidRDefault="00CD0F4A" w:rsidP="00CD0F4A">
      <w:r w:rsidRPr="00216831">
        <w:rPr>
          <w:b/>
          <w:bCs/>
        </w:rPr>
        <w:t xml:space="preserve">Proposal </w:t>
      </w:r>
      <w:r>
        <w:rPr>
          <w:b/>
          <w:bCs/>
        </w:rPr>
        <w:t>17</w:t>
      </w:r>
      <w:r>
        <w:t>: RAN1 to consider studying the following features for 6GR:</w:t>
      </w:r>
    </w:p>
    <w:p w14:paraId="6792D6D1" w14:textId="77777777" w:rsidR="00CD0F4A" w:rsidRPr="00216831" w:rsidRDefault="00CD0F4A" w:rsidP="00CD0F4A">
      <w:pPr>
        <w:pStyle w:val="ListParagraph"/>
        <w:numPr>
          <w:ilvl w:val="0"/>
          <w:numId w:val="28"/>
        </w:numPr>
      </w:pPr>
      <w:r w:rsidRPr="00216831">
        <w:t>PEI</w:t>
      </w:r>
    </w:p>
    <w:p w14:paraId="0747F515" w14:textId="77777777" w:rsidR="00CD0F4A" w:rsidRPr="00216831" w:rsidRDefault="00CD0F4A" w:rsidP="00CD0F4A">
      <w:pPr>
        <w:pStyle w:val="ListParagraph"/>
        <w:numPr>
          <w:ilvl w:val="0"/>
          <w:numId w:val="28"/>
        </w:numPr>
      </w:pPr>
      <w:r w:rsidRPr="00216831">
        <w:t>RRM measurement relaxation</w:t>
      </w:r>
    </w:p>
    <w:p w14:paraId="6E91E258" w14:textId="77777777" w:rsidR="00CD0F4A" w:rsidRPr="00216831" w:rsidRDefault="00CD0F4A" w:rsidP="00CD0F4A">
      <w:pPr>
        <w:pStyle w:val="ListParagraph"/>
        <w:numPr>
          <w:ilvl w:val="0"/>
          <w:numId w:val="28"/>
        </w:numPr>
      </w:pPr>
      <w:r w:rsidRPr="00216831">
        <w:t>Cross slot scheduling</w:t>
      </w:r>
    </w:p>
    <w:p w14:paraId="6DA54141" w14:textId="77777777" w:rsidR="00CD0F4A" w:rsidRPr="00216831" w:rsidRDefault="00CD0F4A" w:rsidP="00CD0F4A">
      <w:pPr>
        <w:pStyle w:val="ListParagraph"/>
        <w:numPr>
          <w:ilvl w:val="0"/>
          <w:numId w:val="28"/>
        </w:numPr>
      </w:pPr>
      <w:r w:rsidRPr="00216831">
        <w:t>DRX adaptation</w:t>
      </w:r>
    </w:p>
    <w:p w14:paraId="77C53B0B" w14:textId="77777777" w:rsidR="00CD0F4A" w:rsidRPr="00216831" w:rsidRDefault="00CD0F4A" w:rsidP="00CD0F4A">
      <w:pPr>
        <w:pStyle w:val="ListParagraph"/>
        <w:numPr>
          <w:ilvl w:val="0"/>
          <w:numId w:val="28"/>
        </w:numPr>
      </w:pPr>
      <w:r w:rsidRPr="00216831">
        <w:t>PDCCH skipping</w:t>
      </w:r>
    </w:p>
    <w:p w14:paraId="64770C81" w14:textId="77777777" w:rsidR="00CD0F4A" w:rsidRPr="00216831" w:rsidRDefault="00CD0F4A" w:rsidP="00CD0F4A">
      <w:pPr>
        <w:pStyle w:val="ListParagraph"/>
        <w:numPr>
          <w:ilvl w:val="0"/>
          <w:numId w:val="28"/>
        </w:numPr>
      </w:pPr>
      <w:r>
        <w:t>D</w:t>
      </w:r>
      <w:r w:rsidRPr="00216831">
        <w:t>ormancy</w:t>
      </w:r>
    </w:p>
    <w:p w14:paraId="35B6E233" w14:textId="55D5A984" w:rsidR="00CD0F4A" w:rsidRDefault="00CD0F4A" w:rsidP="00CD0F4A">
      <w:r w:rsidRPr="004E7699">
        <w:rPr>
          <w:b/>
          <w:bCs/>
        </w:rPr>
        <w:t xml:space="preserve">Proposal </w:t>
      </w:r>
      <w:r>
        <w:rPr>
          <w:b/>
          <w:bCs/>
        </w:rPr>
        <w:t>18</w:t>
      </w:r>
      <w:r>
        <w:t xml:space="preserve">: RAN1 to study a two-layer approach for 6GR, including anchor and data carriers/cells, where the two layers are: </w:t>
      </w:r>
    </w:p>
    <w:p w14:paraId="44108B67" w14:textId="77777777" w:rsidR="00CD0F4A" w:rsidRDefault="00CD0F4A" w:rsidP="00CD0F4A">
      <w:pPr>
        <w:pStyle w:val="ListParagraph"/>
        <w:numPr>
          <w:ilvl w:val="0"/>
          <w:numId w:val="29"/>
        </w:numPr>
      </w:pPr>
      <w:r>
        <w:t xml:space="preserve">Basic layer (e.g., supporting the always-on signals, for cell search)  </w:t>
      </w:r>
    </w:p>
    <w:p w14:paraId="49C0D632" w14:textId="77777777" w:rsidR="00CD0F4A" w:rsidRDefault="00CD0F4A" w:rsidP="00CD0F4A">
      <w:pPr>
        <w:pStyle w:val="ListParagraph"/>
        <w:numPr>
          <w:ilvl w:val="0"/>
          <w:numId w:val="29"/>
        </w:numPr>
      </w:pPr>
      <w:r>
        <w:t>Enhancement layer (e.g., supporting on-demand signals, for data)</w:t>
      </w:r>
    </w:p>
    <w:p w14:paraId="115DE85A" w14:textId="4C911500" w:rsidR="00CD0F4A" w:rsidRDefault="00CD0F4A" w:rsidP="00CD0F4A">
      <w:r w:rsidRPr="00B22DEF">
        <w:rPr>
          <w:b/>
          <w:bCs/>
        </w:rPr>
        <w:t>Proposal</w:t>
      </w:r>
      <w:r>
        <w:rPr>
          <w:b/>
          <w:bCs/>
        </w:rPr>
        <w:t xml:space="preserve"> 19</w:t>
      </w:r>
      <w:r>
        <w:t xml:space="preserve">: RAN1 should study the interaction of UE power saving features and NES features for 6GR including: </w:t>
      </w:r>
    </w:p>
    <w:p w14:paraId="5AA7868E" w14:textId="77777777" w:rsidR="00CD0F4A" w:rsidRDefault="00CD0F4A" w:rsidP="00CD0F4A">
      <w:pPr>
        <w:pStyle w:val="ListParagraph"/>
        <w:numPr>
          <w:ilvl w:val="0"/>
          <w:numId w:val="32"/>
        </w:numPr>
      </w:pPr>
      <w:r>
        <w:t>Separate deployment of UE power saving and NES features</w:t>
      </w:r>
    </w:p>
    <w:p w14:paraId="084ED360" w14:textId="3ACA028B" w:rsidR="00200070" w:rsidRPr="002D0D00" w:rsidRDefault="00CD0F4A" w:rsidP="00CD0F4A">
      <w:pPr>
        <w:pStyle w:val="ListParagraph"/>
        <w:numPr>
          <w:ilvl w:val="0"/>
          <w:numId w:val="32"/>
        </w:numPr>
      </w:pPr>
      <w:r>
        <w:t>Joint deployment of UE power saving and NES features</w:t>
      </w: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009D671C" w:rsidP="000946C3">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r w:rsidR="009C3A88" w:rsidRPr="000946C3">
        <w:rPr>
          <w:lang w:val="en-US"/>
        </w:rPr>
        <w:t xml:space="preserve"> </w:t>
      </w:r>
    </w:p>
    <w:p w14:paraId="1C182CC9" w14:textId="191C12C4" w:rsidR="00BA2958" w:rsidRDefault="0000648E" w:rsidP="00704563">
      <w:pPr>
        <w:pStyle w:val="ListParagraph"/>
        <w:numPr>
          <w:ilvl w:val="0"/>
          <w:numId w:val="12"/>
        </w:numPr>
        <w:rPr>
          <w:lang w:val="en-US"/>
        </w:rPr>
      </w:pPr>
      <w:r>
        <w:rPr>
          <w:lang w:val="en-US"/>
        </w:rPr>
        <w:t>RP-</w:t>
      </w:r>
      <w:r w:rsidR="002B59A8">
        <w:rPr>
          <w:lang w:val="en-US"/>
        </w:rPr>
        <w:t xml:space="preserve">230566, </w:t>
      </w:r>
      <w:r w:rsidR="00591229" w:rsidRPr="00591229">
        <w:rPr>
          <w:lang w:val="en-US"/>
        </w:rPr>
        <w:t>WID revision: Network energy savings for NR</w:t>
      </w:r>
      <w:r w:rsidR="00591229">
        <w:rPr>
          <w:lang w:val="en-US"/>
        </w:rPr>
        <w:t xml:space="preserve">. </w:t>
      </w:r>
    </w:p>
    <w:p w14:paraId="1CB7769F" w14:textId="4C210C51" w:rsidR="0000648E" w:rsidRDefault="0000648E" w:rsidP="00704563">
      <w:pPr>
        <w:pStyle w:val="ListParagraph"/>
        <w:numPr>
          <w:ilvl w:val="0"/>
          <w:numId w:val="12"/>
        </w:numPr>
        <w:rPr>
          <w:lang w:val="en-US"/>
        </w:rPr>
      </w:pPr>
      <w:r>
        <w:rPr>
          <w:lang w:val="en-US"/>
        </w:rPr>
        <w:t>RP-</w:t>
      </w:r>
      <w:r w:rsidR="00BF725F">
        <w:rPr>
          <w:lang w:val="en-US"/>
        </w:rPr>
        <w:t xml:space="preserve">242354, </w:t>
      </w:r>
      <w:r w:rsidR="00E664DE" w:rsidRPr="00E664DE">
        <w:rPr>
          <w:lang w:val="en-US"/>
        </w:rPr>
        <w:t>Revised WID: Enhancements of network energy savings for NR</w:t>
      </w:r>
      <w:r w:rsidR="00E664DE">
        <w:rPr>
          <w:lang w:val="en-US"/>
        </w:rPr>
        <w:t xml:space="preserve">. </w:t>
      </w:r>
    </w:p>
    <w:p w14:paraId="1E32CD7F" w14:textId="5A6DC311" w:rsidR="00AE6B90" w:rsidRDefault="00AE6B90" w:rsidP="00704563">
      <w:pPr>
        <w:pStyle w:val="ListParagraph"/>
        <w:numPr>
          <w:ilvl w:val="0"/>
          <w:numId w:val="12"/>
        </w:numPr>
        <w:rPr>
          <w:lang w:val="en-US"/>
        </w:rPr>
      </w:pPr>
      <w:r w:rsidRPr="00AE6B90">
        <w:rPr>
          <w:lang w:val="en-US"/>
        </w:rPr>
        <w:t>RP-200494</w:t>
      </w:r>
      <w:r>
        <w:rPr>
          <w:lang w:val="en-US"/>
        </w:rPr>
        <w:t xml:space="preserve">, </w:t>
      </w:r>
      <w:r w:rsidR="003864C4" w:rsidRPr="003864C4">
        <w:rPr>
          <w:lang w:val="en-US"/>
        </w:rPr>
        <w:t>New WID: UE Power Saving in NR</w:t>
      </w:r>
      <w:r w:rsidR="003864C4">
        <w:rPr>
          <w:lang w:val="en-US"/>
        </w:rPr>
        <w:t xml:space="preserve">. </w:t>
      </w:r>
    </w:p>
    <w:p w14:paraId="007D2181" w14:textId="13FE6C78" w:rsidR="00FA46FF" w:rsidRDefault="00CC4B8A" w:rsidP="00704563">
      <w:pPr>
        <w:pStyle w:val="ListParagraph"/>
        <w:numPr>
          <w:ilvl w:val="0"/>
          <w:numId w:val="12"/>
        </w:numPr>
        <w:rPr>
          <w:lang w:val="en-US"/>
        </w:rPr>
      </w:pPr>
      <w:r w:rsidRPr="00CC4B8A">
        <w:rPr>
          <w:lang w:val="en-US"/>
        </w:rPr>
        <w:lastRenderedPageBreak/>
        <w:t>RP-221543</w:t>
      </w:r>
      <w:r>
        <w:rPr>
          <w:lang w:val="en-US"/>
        </w:rPr>
        <w:t xml:space="preserve">, </w:t>
      </w:r>
      <w:r w:rsidR="00F35CA3" w:rsidRPr="00F35CA3">
        <w:rPr>
          <w:lang w:val="en-US"/>
        </w:rPr>
        <w:t>Revised WID UE Power Saving Enhancements for NR</w:t>
      </w:r>
      <w:r w:rsidR="00F35CA3">
        <w:rPr>
          <w:lang w:val="en-US"/>
        </w:rPr>
        <w:t xml:space="preserve">. </w:t>
      </w:r>
    </w:p>
    <w:p w14:paraId="58030523" w14:textId="1092818F" w:rsidR="003B3768" w:rsidRDefault="003B3768" w:rsidP="00704563">
      <w:pPr>
        <w:pStyle w:val="ListParagraph"/>
        <w:numPr>
          <w:ilvl w:val="0"/>
          <w:numId w:val="12"/>
        </w:numPr>
        <w:rPr>
          <w:lang w:val="en-US"/>
        </w:rPr>
      </w:pPr>
      <w:r w:rsidRPr="003B3768">
        <w:rPr>
          <w:lang w:val="en-US"/>
        </w:rPr>
        <w:t>RP-234056</w:t>
      </w:r>
      <w:r>
        <w:rPr>
          <w:lang w:val="en-US"/>
        </w:rPr>
        <w:t xml:space="preserve">, </w:t>
      </w:r>
      <w:r w:rsidR="009F59E9" w:rsidRPr="009F59E9">
        <w:rPr>
          <w:lang w:val="en-US"/>
        </w:rPr>
        <w:t>New WID: Low-power wake-up signal and receiver for NR (LP-WUS/WUR)</w:t>
      </w:r>
      <w:r w:rsidR="009F59E9">
        <w:rPr>
          <w:lang w:val="en-US"/>
        </w:rPr>
        <w:t xml:space="preserve">. </w:t>
      </w:r>
    </w:p>
    <w:p w14:paraId="4844C105" w14:textId="2A6D21D9" w:rsidR="00A20689" w:rsidRPr="0066552B" w:rsidRDefault="009D4953" w:rsidP="00704563">
      <w:pPr>
        <w:pStyle w:val="ListParagraph"/>
        <w:numPr>
          <w:ilvl w:val="0"/>
          <w:numId w:val="12"/>
        </w:numPr>
        <w:rPr>
          <w:lang w:val="en-US"/>
        </w:rPr>
      </w:pPr>
      <w:r w:rsidRPr="009D4953">
        <w:rPr>
          <w:lang w:val="en-US"/>
        </w:rPr>
        <w:t>R1-2506602</w:t>
      </w:r>
      <w:r>
        <w:rPr>
          <w:lang w:val="en-US"/>
        </w:rPr>
        <w:t xml:space="preserve">, </w:t>
      </w:r>
      <w:r w:rsidR="00236448">
        <w:t>Final</w:t>
      </w:r>
      <w:r w:rsidR="00236448" w:rsidRPr="0006446B">
        <w:t xml:space="preserve"> Summary of 6GR Energy Efficiency Study</w:t>
      </w:r>
      <w:r w:rsidR="00236448">
        <w:t xml:space="preserve">. </w:t>
      </w:r>
    </w:p>
    <w:sectPr w:rsidR="00A20689" w:rsidRPr="0066552B"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E8A5A" w14:textId="77777777" w:rsidR="00E61B96" w:rsidRDefault="00E61B96">
      <w:r>
        <w:separator/>
      </w:r>
    </w:p>
  </w:endnote>
  <w:endnote w:type="continuationSeparator" w:id="0">
    <w:p w14:paraId="0233D9A6" w14:textId="77777777" w:rsidR="00E61B96" w:rsidRDefault="00E61B96">
      <w:r>
        <w:continuationSeparator/>
      </w:r>
    </w:p>
  </w:endnote>
  <w:endnote w:type="continuationNotice" w:id="1">
    <w:p w14:paraId="75D54396" w14:textId="77777777" w:rsidR="00E61B96" w:rsidRDefault="00E61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FAFBB" w14:textId="77777777" w:rsidR="00E61B96" w:rsidRDefault="00E61B96">
      <w:r>
        <w:separator/>
      </w:r>
    </w:p>
  </w:footnote>
  <w:footnote w:type="continuationSeparator" w:id="0">
    <w:p w14:paraId="641525FA" w14:textId="77777777" w:rsidR="00E61B96" w:rsidRDefault="00E61B96">
      <w:r>
        <w:continuationSeparator/>
      </w:r>
    </w:p>
  </w:footnote>
  <w:footnote w:type="continuationNotice" w:id="1">
    <w:p w14:paraId="43AD9A3C" w14:textId="77777777" w:rsidR="00E61B96" w:rsidRDefault="00E61B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5BB0"/>
    <w:multiLevelType w:val="multilevel"/>
    <w:tmpl w:val="4EA2F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F1C6999"/>
    <w:multiLevelType w:val="hybridMultilevel"/>
    <w:tmpl w:val="AE2A0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957EC"/>
    <w:multiLevelType w:val="hybridMultilevel"/>
    <w:tmpl w:val="909E6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026DB"/>
    <w:multiLevelType w:val="hybridMultilevel"/>
    <w:tmpl w:val="C9682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B7E7D"/>
    <w:multiLevelType w:val="hybridMultilevel"/>
    <w:tmpl w:val="8A8A498C"/>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E31804"/>
    <w:multiLevelType w:val="hybridMultilevel"/>
    <w:tmpl w:val="E7949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E982D72"/>
    <w:multiLevelType w:val="hybridMultilevel"/>
    <w:tmpl w:val="39442F5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6"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3" w15:restartNumberingAfterBreak="0">
    <w:nsid w:val="414B255A"/>
    <w:multiLevelType w:val="hybridMultilevel"/>
    <w:tmpl w:val="3BD26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0" w15:restartNumberingAfterBreak="0">
    <w:nsid w:val="4E3F0545"/>
    <w:multiLevelType w:val="hybridMultilevel"/>
    <w:tmpl w:val="C6205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3" w15:restartNumberingAfterBreak="0">
    <w:nsid w:val="55C22A11"/>
    <w:multiLevelType w:val="hybridMultilevel"/>
    <w:tmpl w:val="FFF28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1B137B"/>
    <w:multiLevelType w:val="hybridMultilevel"/>
    <w:tmpl w:val="EE28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327025"/>
    <w:multiLevelType w:val="hybridMultilevel"/>
    <w:tmpl w:val="3AB6A77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6"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0"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41"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47"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8"/>
  </w:num>
  <w:num w:numId="2" w16cid:durableId="1399550110">
    <w:abstractNumId w:val="28"/>
  </w:num>
  <w:num w:numId="3" w16cid:durableId="1844465085">
    <w:abstractNumId w:val="46"/>
  </w:num>
  <w:num w:numId="4" w16cid:durableId="1089430903">
    <w:abstractNumId w:val="29"/>
  </w:num>
  <w:num w:numId="5" w16cid:durableId="415250413">
    <w:abstractNumId w:val="25"/>
  </w:num>
  <w:num w:numId="6" w16cid:durableId="1745105243">
    <w:abstractNumId w:val="2"/>
  </w:num>
  <w:num w:numId="7" w16cid:durableId="281886597">
    <w:abstractNumId w:val="44"/>
  </w:num>
  <w:num w:numId="8" w16cid:durableId="126827553">
    <w:abstractNumId w:val="22"/>
  </w:num>
  <w:num w:numId="9" w16cid:durableId="1734768043">
    <w:abstractNumId w:val="45"/>
  </w:num>
  <w:num w:numId="10" w16cid:durableId="457798413">
    <w:abstractNumId w:val="41"/>
  </w:num>
  <w:num w:numId="11" w16cid:durableId="1696927724">
    <w:abstractNumId w:val="24"/>
  </w:num>
  <w:num w:numId="12" w16cid:durableId="1357385142">
    <w:abstractNumId w:val="20"/>
  </w:num>
  <w:num w:numId="13" w16cid:durableId="894194636">
    <w:abstractNumId w:val="40"/>
  </w:num>
  <w:num w:numId="14" w16cid:durableId="1874994244">
    <w:abstractNumId w:val="1"/>
  </w:num>
  <w:num w:numId="15" w16cid:durableId="1750037597">
    <w:abstractNumId w:val="18"/>
  </w:num>
  <w:num w:numId="16" w16cid:durableId="1624383406">
    <w:abstractNumId w:val="17"/>
  </w:num>
  <w:num w:numId="17" w16cid:durableId="1952055347">
    <w:abstractNumId w:val="47"/>
  </w:num>
  <w:num w:numId="18" w16cid:durableId="1805734674">
    <w:abstractNumId w:val="11"/>
  </w:num>
  <w:num w:numId="19" w16cid:durableId="669985965">
    <w:abstractNumId w:val="16"/>
  </w:num>
  <w:num w:numId="20" w16cid:durableId="64227017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6"/>
  </w:num>
  <w:num w:numId="23" w16cid:durableId="503474570">
    <w:abstractNumId w:val="37"/>
  </w:num>
  <w:num w:numId="24" w16cid:durableId="10569301">
    <w:abstractNumId w:val="38"/>
  </w:num>
  <w:num w:numId="25" w16cid:durableId="1166550640">
    <w:abstractNumId w:val="35"/>
  </w:num>
  <w:num w:numId="26" w16cid:durableId="1913657796">
    <w:abstractNumId w:val="14"/>
  </w:num>
  <w:num w:numId="27" w16cid:durableId="912199467">
    <w:abstractNumId w:val="6"/>
  </w:num>
  <w:num w:numId="28" w16cid:durableId="2018995984">
    <w:abstractNumId w:val="3"/>
  </w:num>
  <w:num w:numId="29" w16cid:durableId="1612010792">
    <w:abstractNumId w:val="10"/>
  </w:num>
  <w:num w:numId="30" w16cid:durableId="1457409716">
    <w:abstractNumId w:val="4"/>
  </w:num>
  <w:num w:numId="31" w16cid:durableId="1835761076">
    <w:abstractNumId w:val="0"/>
  </w:num>
  <w:num w:numId="32" w16cid:durableId="1338382339">
    <w:abstractNumId w:val="30"/>
  </w:num>
  <w:num w:numId="33" w16cid:durableId="55664171">
    <w:abstractNumId w:val="31"/>
  </w:num>
  <w:num w:numId="34" w16cid:durableId="1987776638">
    <w:abstractNumId w:val="13"/>
  </w:num>
  <w:num w:numId="35" w16cid:durableId="1826554066">
    <w:abstractNumId w:val="19"/>
  </w:num>
  <w:num w:numId="36" w16cid:durableId="1161653646">
    <w:abstractNumId w:val="9"/>
  </w:num>
  <w:num w:numId="37" w16cid:durableId="567887267">
    <w:abstractNumId w:val="23"/>
  </w:num>
  <w:num w:numId="38" w16cid:durableId="246379933">
    <w:abstractNumId w:val="32"/>
  </w:num>
  <w:num w:numId="39" w16cid:durableId="720523342">
    <w:abstractNumId w:val="43"/>
  </w:num>
  <w:num w:numId="40" w16cid:durableId="367029597">
    <w:abstractNumId w:val="21"/>
  </w:num>
  <w:num w:numId="41" w16cid:durableId="1798059630">
    <w:abstractNumId w:val="7"/>
  </w:num>
  <w:num w:numId="42" w16cid:durableId="1888450846">
    <w:abstractNumId w:val="27"/>
  </w:num>
  <w:num w:numId="43" w16cid:durableId="1227953561">
    <w:abstractNumId w:val="36"/>
  </w:num>
  <w:num w:numId="44" w16cid:durableId="269893699">
    <w:abstractNumId w:val="42"/>
  </w:num>
  <w:num w:numId="45" w16cid:durableId="1510103297">
    <w:abstractNumId w:val="12"/>
  </w:num>
  <w:num w:numId="46" w16cid:durableId="1555656716">
    <w:abstractNumId w:val="34"/>
  </w:num>
  <w:num w:numId="47" w16cid:durableId="1521361248">
    <w:abstractNumId w:val="5"/>
  </w:num>
  <w:num w:numId="48" w16cid:durableId="1750498477">
    <w:abstractNumId w:val="33"/>
  </w:num>
  <w:num w:numId="49" w16cid:durableId="74478484">
    <w:abstractNumId w:val="15"/>
  </w:num>
  <w:num w:numId="50" w16cid:durableId="959871630">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3AF"/>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5AF"/>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403"/>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4A9"/>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908"/>
    <w:rsid w:val="00B77C09"/>
    <w:rsid w:val="00B77E7F"/>
    <w:rsid w:val="00B77FE3"/>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hart" Target="charts/chart1.xml"/><Relationship Id="rId10"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a:t>
            </a:r>
            <a:r>
              <a:rPr lang="en-US" baseline="0"/>
              <a:t> 1 BS, SS Results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Set 1</c:v>
                </c:pt>
              </c:strCache>
            </c:strRef>
          </c:tx>
          <c:spPr>
            <a:solidFill>
              <a:schemeClr val="accent1"/>
            </a:solidFill>
            <a:ln>
              <a:noFill/>
            </a:ln>
            <a:effectLst/>
          </c:spPr>
          <c:invertIfNegative val="0"/>
          <c:cat>
            <c:strRef>
              <c:f>Sheet1!$A$2:$A$4</c:f>
              <c:strCache>
                <c:ptCount val="3"/>
                <c:pt idx="0">
                  <c:v>Enhance 1</c:v>
                </c:pt>
                <c:pt idx="1">
                  <c:v>Enhance 2</c:v>
                </c:pt>
                <c:pt idx="2">
                  <c:v>Enhance 3</c:v>
                </c:pt>
              </c:strCache>
            </c:strRef>
          </c:cat>
          <c:val>
            <c:numRef>
              <c:f>Sheet1!$B$2:$B$4</c:f>
              <c:numCache>
                <c:formatCode>General</c:formatCode>
                <c:ptCount val="3"/>
                <c:pt idx="0">
                  <c:v>11</c:v>
                </c:pt>
                <c:pt idx="1">
                  <c:v>72</c:v>
                </c:pt>
                <c:pt idx="2">
                  <c:v>84</c:v>
                </c:pt>
              </c:numCache>
            </c:numRef>
          </c:val>
          <c:extLst>
            <c:ext xmlns:c16="http://schemas.microsoft.com/office/drawing/2014/chart" uri="{C3380CC4-5D6E-409C-BE32-E72D297353CC}">
              <c16:uniqueId val="{00000000-3654-41E5-8020-8139473C0EC4}"/>
            </c:ext>
          </c:extLst>
        </c:ser>
        <c:ser>
          <c:idx val="1"/>
          <c:order val="1"/>
          <c:tx>
            <c:strRef>
              <c:f>Sheet1!$C$1</c:f>
              <c:strCache>
                <c:ptCount val="1"/>
                <c:pt idx="0">
                  <c:v>Set 2</c:v>
                </c:pt>
              </c:strCache>
            </c:strRef>
          </c:tx>
          <c:spPr>
            <a:solidFill>
              <a:schemeClr val="accent2"/>
            </a:solidFill>
            <a:ln>
              <a:noFill/>
            </a:ln>
            <a:effectLst/>
          </c:spPr>
          <c:invertIfNegative val="0"/>
          <c:cat>
            <c:strRef>
              <c:f>Sheet1!$A$2:$A$4</c:f>
              <c:strCache>
                <c:ptCount val="3"/>
                <c:pt idx="0">
                  <c:v>Enhance 1</c:v>
                </c:pt>
                <c:pt idx="1">
                  <c:v>Enhance 2</c:v>
                </c:pt>
                <c:pt idx="2">
                  <c:v>Enhance 3</c:v>
                </c:pt>
              </c:strCache>
            </c:strRef>
          </c:cat>
          <c:val>
            <c:numRef>
              <c:f>Sheet1!$C$2:$C$4</c:f>
              <c:numCache>
                <c:formatCode>General</c:formatCode>
                <c:ptCount val="3"/>
                <c:pt idx="0">
                  <c:v>21</c:v>
                </c:pt>
                <c:pt idx="1">
                  <c:v>59</c:v>
                </c:pt>
                <c:pt idx="2">
                  <c:v>78</c:v>
                </c:pt>
              </c:numCache>
            </c:numRef>
          </c:val>
          <c:extLst>
            <c:ext xmlns:c16="http://schemas.microsoft.com/office/drawing/2014/chart" uri="{C3380CC4-5D6E-409C-BE32-E72D297353CC}">
              <c16:uniqueId val="{00000001-3654-41E5-8020-8139473C0EC4}"/>
            </c:ext>
          </c:extLst>
        </c:ser>
        <c:ser>
          <c:idx val="2"/>
          <c:order val="2"/>
          <c:tx>
            <c:strRef>
              <c:f>Sheet1!$D$1</c:f>
              <c:strCache>
                <c:ptCount val="1"/>
                <c:pt idx="0">
                  <c:v>Set 3</c:v>
                </c:pt>
              </c:strCache>
            </c:strRef>
          </c:tx>
          <c:spPr>
            <a:solidFill>
              <a:schemeClr val="accent3"/>
            </a:solidFill>
            <a:ln>
              <a:noFill/>
            </a:ln>
            <a:effectLst/>
          </c:spPr>
          <c:invertIfNegative val="0"/>
          <c:cat>
            <c:strRef>
              <c:f>Sheet1!$A$2:$A$4</c:f>
              <c:strCache>
                <c:ptCount val="3"/>
                <c:pt idx="0">
                  <c:v>Enhance 1</c:v>
                </c:pt>
                <c:pt idx="1">
                  <c:v>Enhance 2</c:v>
                </c:pt>
                <c:pt idx="2">
                  <c:v>Enhance 3</c:v>
                </c:pt>
              </c:strCache>
            </c:strRef>
          </c:cat>
          <c:val>
            <c:numRef>
              <c:f>Sheet1!$D$2:$D$4</c:f>
              <c:numCache>
                <c:formatCode>General</c:formatCode>
                <c:ptCount val="3"/>
                <c:pt idx="0">
                  <c:v>12</c:v>
                </c:pt>
                <c:pt idx="1">
                  <c:v>87</c:v>
                </c:pt>
                <c:pt idx="2">
                  <c:v>93</c:v>
                </c:pt>
              </c:numCache>
            </c:numRef>
          </c:val>
          <c:extLst>
            <c:ext xmlns:c16="http://schemas.microsoft.com/office/drawing/2014/chart" uri="{C3380CC4-5D6E-409C-BE32-E72D297353CC}">
              <c16:uniqueId val="{00000002-3654-41E5-8020-8139473C0EC4}"/>
            </c:ext>
          </c:extLst>
        </c:ser>
        <c:dLbls>
          <c:showLegendKey val="0"/>
          <c:showVal val="0"/>
          <c:showCatName val="0"/>
          <c:showSerName val="0"/>
          <c:showPercent val="0"/>
          <c:showBubbleSize val="0"/>
        </c:dLbls>
        <c:gapWidth val="219"/>
        <c:overlap val="-27"/>
        <c:axId val="773727056"/>
        <c:axId val="773724176"/>
      </c:barChart>
      <c:catAx>
        <c:axId val="773727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4176"/>
        <c:crosses val="autoZero"/>
        <c:auto val="1"/>
        <c:lblAlgn val="ctr"/>
        <c:lblOffset val="100"/>
        <c:noMultiLvlLbl val="0"/>
      </c:catAx>
      <c:valAx>
        <c:axId val="77372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a:t>
            </a:r>
            <a:r>
              <a:rPr lang="en-US" baseline="0"/>
              <a:t> 2 BS, SSB Results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Set 1</c:v>
                </c:pt>
              </c:strCache>
            </c:strRef>
          </c:tx>
          <c:spPr>
            <a:solidFill>
              <a:schemeClr val="accent1"/>
            </a:solidFill>
            <a:ln>
              <a:noFill/>
            </a:ln>
            <a:effectLst/>
          </c:spPr>
          <c:invertIfNegative val="0"/>
          <c:cat>
            <c:strRef>
              <c:f>Sheet1!$A$2:$A$4</c:f>
              <c:strCache>
                <c:ptCount val="3"/>
                <c:pt idx="0">
                  <c:v>Enhance 1</c:v>
                </c:pt>
                <c:pt idx="1">
                  <c:v>Enhance 2</c:v>
                </c:pt>
                <c:pt idx="2">
                  <c:v>Enhance 3</c:v>
                </c:pt>
              </c:strCache>
            </c:strRef>
          </c:cat>
          <c:val>
            <c:numRef>
              <c:f>Sheet1!$B$2:$B$4</c:f>
              <c:numCache>
                <c:formatCode>General</c:formatCode>
                <c:ptCount val="3"/>
                <c:pt idx="0">
                  <c:v>8</c:v>
                </c:pt>
                <c:pt idx="1">
                  <c:v>12</c:v>
                </c:pt>
                <c:pt idx="2">
                  <c:v>14</c:v>
                </c:pt>
              </c:numCache>
            </c:numRef>
          </c:val>
          <c:extLst>
            <c:ext xmlns:c16="http://schemas.microsoft.com/office/drawing/2014/chart" uri="{C3380CC4-5D6E-409C-BE32-E72D297353CC}">
              <c16:uniqueId val="{00000000-7430-427F-8E7F-7177C7F69162}"/>
            </c:ext>
          </c:extLst>
        </c:ser>
        <c:ser>
          <c:idx val="1"/>
          <c:order val="1"/>
          <c:tx>
            <c:strRef>
              <c:f>Sheet1!$C$1</c:f>
              <c:strCache>
                <c:ptCount val="1"/>
                <c:pt idx="0">
                  <c:v>Set 2</c:v>
                </c:pt>
              </c:strCache>
            </c:strRef>
          </c:tx>
          <c:spPr>
            <a:solidFill>
              <a:schemeClr val="accent2"/>
            </a:solidFill>
            <a:ln>
              <a:noFill/>
            </a:ln>
            <a:effectLst/>
          </c:spPr>
          <c:invertIfNegative val="0"/>
          <c:cat>
            <c:strRef>
              <c:f>Sheet1!$A$2:$A$4</c:f>
              <c:strCache>
                <c:ptCount val="3"/>
                <c:pt idx="0">
                  <c:v>Enhance 1</c:v>
                </c:pt>
                <c:pt idx="1">
                  <c:v>Enhance 2</c:v>
                </c:pt>
                <c:pt idx="2">
                  <c:v>Enhance 3</c:v>
                </c:pt>
              </c:strCache>
            </c:strRef>
          </c:cat>
          <c:val>
            <c:numRef>
              <c:f>Sheet1!$C$2:$C$4</c:f>
              <c:numCache>
                <c:formatCode>General</c:formatCode>
                <c:ptCount val="3"/>
                <c:pt idx="0">
                  <c:v>11</c:v>
                </c:pt>
                <c:pt idx="1">
                  <c:v>16</c:v>
                </c:pt>
                <c:pt idx="2">
                  <c:v>19</c:v>
                </c:pt>
              </c:numCache>
            </c:numRef>
          </c:val>
          <c:extLst>
            <c:ext xmlns:c16="http://schemas.microsoft.com/office/drawing/2014/chart" uri="{C3380CC4-5D6E-409C-BE32-E72D297353CC}">
              <c16:uniqueId val="{00000001-7430-427F-8E7F-7177C7F69162}"/>
            </c:ext>
          </c:extLst>
        </c:ser>
        <c:ser>
          <c:idx val="2"/>
          <c:order val="2"/>
          <c:tx>
            <c:strRef>
              <c:f>Sheet1!$D$1</c:f>
              <c:strCache>
                <c:ptCount val="1"/>
                <c:pt idx="0">
                  <c:v>Set 3</c:v>
                </c:pt>
              </c:strCache>
            </c:strRef>
          </c:tx>
          <c:spPr>
            <a:solidFill>
              <a:schemeClr val="accent3"/>
            </a:solidFill>
            <a:ln>
              <a:noFill/>
            </a:ln>
            <a:effectLst/>
          </c:spPr>
          <c:invertIfNegative val="0"/>
          <c:cat>
            <c:strRef>
              <c:f>Sheet1!$A$2:$A$4</c:f>
              <c:strCache>
                <c:ptCount val="3"/>
                <c:pt idx="0">
                  <c:v>Enhance 1</c:v>
                </c:pt>
                <c:pt idx="1">
                  <c:v>Enhance 2</c:v>
                </c:pt>
                <c:pt idx="2">
                  <c:v>Enhance 3</c:v>
                </c:pt>
              </c:strCache>
            </c:strRef>
          </c:cat>
          <c:val>
            <c:numRef>
              <c:f>Sheet1!$D$2:$D$4</c:f>
              <c:numCache>
                <c:formatCode>General</c:formatCode>
                <c:ptCount val="3"/>
                <c:pt idx="0">
                  <c:v>37</c:v>
                </c:pt>
                <c:pt idx="1">
                  <c:v>55</c:v>
                </c:pt>
                <c:pt idx="2">
                  <c:v>64</c:v>
                </c:pt>
              </c:numCache>
            </c:numRef>
          </c:val>
          <c:extLst>
            <c:ext xmlns:c16="http://schemas.microsoft.com/office/drawing/2014/chart" uri="{C3380CC4-5D6E-409C-BE32-E72D297353CC}">
              <c16:uniqueId val="{00000002-7430-427F-8E7F-7177C7F69162}"/>
            </c:ext>
          </c:extLst>
        </c:ser>
        <c:dLbls>
          <c:showLegendKey val="0"/>
          <c:showVal val="0"/>
          <c:showCatName val="0"/>
          <c:showSerName val="0"/>
          <c:showPercent val="0"/>
          <c:showBubbleSize val="0"/>
        </c:dLbls>
        <c:gapWidth val="219"/>
        <c:overlap val="-27"/>
        <c:axId val="773727056"/>
        <c:axId val="773724176"/>
      </c:barChart>
      <c:catAx>
        <c:axId val="773727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4176"/>
        <c:crosses val="autoZero"/>
        <c:auto val="1"/>
        <c:lblAlgn val="ctr"/>
        <c:lblOffset val="100"/>
        <c:noMultiLvlLbl val="0"/>
      </c:catAx>
      <c:valAx>
        <c:axId val="77372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a:t>
            </a:r>
            <a:r>
              <a:rPr lang="en-US" baseline="0"/>
              <a:t> 1 BS, Set 1, Active DL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Set 1</c:v>
                </c:pt>
              </c:strCache>
            </c:strRef>
          </c:tx>
          <c:spPr>
            <a:solidFill>
              <a:schemeClr val="accent1"/>
            </a:solidFill>
            <a:ln>
              <a:noFill/>
            </a:ln>
            <a:effectLst/>
          </c:spPr>
          <c:invertIfNegative val="0"/>
          <c:cat>
            <c:strRef>
              <c:f>Sheet1!$A$2:$A$5</c:f>
              <c:strCache>
                <c:ptCount val="4"/>
                <c:pt idx="0">
                  <c:v>Baseline</c:v>
                </c:pt>
                <c:pt idx="1">
                  <c:v>Enhance 1</c:v>
                </c:pt>
                <c:pt idx="2">
                  <c:v>Enhance 2</c:v>
                </c:pt>
                <c:pt idx="3">
                  <c:v>Enhance 3</c:v>
                </c:pt>
              </c:strCache>
            </c:strRef>
          </c:cat>
          <c:val>
            <c:numRef>
              <c:f>Sheet1!$B$2:$B$5</c:f>
              <c:numCache>
                <c:formatCode>General</c:formatCode>
                <c:ptCount val="4"/>
                <c:pt idx="0">
                  <c:v>19</c:v>
                </c:pt>
                <c:pt idx="1">
                  <c:v>11</c:v>
                </c:pt>
                <c:pt idx="2">
                  <c:v>17</c:v>
                </c:pt>
                <c:pt idx="3">
                  <c:v>15</c:v>
                </c:pt>
              </c:numCache>
            </c:numRef>
          </c:val>
          <c:extLst>
            <c:ext xmlns:c16="http://schemas.microsoft.com/office/drawing/2014/chart" uri="{C3380CC4-5D6E-409C-BE32-E72D297353CC}">
              <c16:uniqueId val="{00000000-4927-4B52-A14A-EE643936B23D}"/>
            </c:ext>
          </c:extLst>
        </c:ser>
        <c:dLbls>
          <c:showLegendKey val="0"/>
          <c:showVal val="0"/>
          <c:showCatName val="0"/>
          <c:showSerName val="0"/>
          <c:showPercent val="0"/>
          <c:showBubbleSize val="0"/>
        </c:dLbls>
        <c:gapWidth val="219"/>
        <c:overlap val="-27"/>
        <c:axId val="773727056"/>
        <c:axId val="773724176"/>
      </c:barChart>
      <c:catAx>
        <c:axId val="773727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4176"/>
        <c:crosses val="autoZero"/>
        <c:auto val="1"/>
        <c:lblAlgn val="ctr"/>
        <c:lblOffset val="100"/>
        <c:noMultiLvlLbl val="0"/>
      </c:catAx>
      <c:valAx>
        <c:axId val="77372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TotalTime>
  <Pages>17</Pages>
  <Words>5980</Words>
  <Characters>32561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14</cp:revision>
  <cp:lastPrinted>2019-05-01T09:45:00Z</cp:lastPrinted>
  <dcterms:created xsi:type="dcterms:W3CDTF">2025-11-07T15:05:00Z</dcterms:created>
  <dcterms:modified xsi:type="dcterms:W3CDTF">2025-11-07T15:15:00Z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